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9278" w:type="dxa"/>
        <w:tblInd w:w="108" w:type="dxa"/>
        <w:tblLayout w:type="fixed"/>
        <w:tblLook w:val="00A0"/>
      </w:tblPr>
      <w:tblGrid>
        <w:gridCol w:w="19278"/>
      </w:tblGrid>
      <w:tr w:rsidR="008C3F73" w:rsidRPr="00AB56B1" w:rsidTr="00E21ADF">
        <w:trPr>
          <w:cantSplit/>
        </w:trPr>
        <w:tc>
          <w:tcPr>
            <w:tcW w:w="9639" w:type="dxa"/>
          </w:tcPr>
          <w:p w:rsidR="008C3F73" w:rsidRPr="001547CB" w:rsidRDefault="008C3F73" w:rsidP="00E21ADF">
            <w:pPr>
              <w:ind w:left="5040"/>
              <w:jc w:val="center"/>
              <w:rPr>
                <w:sz w:val="28"/>
                <w:szCs w:val="28"/>
                <w:lang w:val="en-US"/>
              </w:rPr>
            </w:pPr>
            <w:r w:rsidRPr="00AB56B1">
              <w:rPr>
                <w:sz w:val="28"/>
                <w:szCs w:val="28"/>
              </w:rPr>
              <w:t xml:space="preserve">ПРИЛОЖЕНИЕ № </w:t>
            </w: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  <w:lang w:val="en-US"/>
              </w:rPr>
              <w:t>0</w:t>
            </w:r>
          </w:p>
        </w:tc>
      </w:tr>
      <w:tr w:rsidR="008C3F73" w:rsidRPr="006A2814" w:rsidTr="00E21ADF">
        <w:trPr>
          <w:cantSplit/>
        </w:trPr>
        <w:tc>
          <w:tcPr>
            <w:tcW w:w="9639" w:type="dxa"/>
          </w:tcPr>
          <w:p w:rsidR="008C3F73" w:rsidRPr="006A2814" w:rsidRDefault="008C3F73" w:rsidP="00E21ADF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</w:t>
            </w:r>
            <w:r>
              <w:rPr>
                <w:sz w:val="28"/>
                <w:szCs w:val="28"/>
                <w:lang w:val="en-US"/>
              </w:rPr>
              <w:t xml:space="preserve">                                                                       </w:t>
            </w:r>
            <w:r w:rsidRPr="00AB56B1">
              <w:rPr>
                <w:sz w:val="28"/>
                <w:szCs w:val="28"/>
              </w:rPr>
              <w:t xml:space="preserve">к  решению </w:t>
            </w:r>
            <w:r w:rsidRPr="00AB56B1">
              <w:rPr>
                <w:sz w:val="28"/>
                <w:szCs w:val="28"/>
                <w:lang w:val="en-US"/>
              </w:rPr>
              <w:t>XX</w:t>
            </w:r>
            <w:r>
              <w:rPr>
                <w:sz w:val="28"/>
                <w:szCs w:val="28"/>
                <w:lang w:val="en-US"/>
              </w:rPr>
              <w:t>XII</w:t>
            </w:r>
            <w:r w:rsidRPr="00AB56B1">
              <w:rPr>
                <w:sz w:val="28"/>
                <w:szCs w:val="28"/>
              </w:rPr>
              <w:t xml:space="preserve"> сессии </w:t>
            </w:r>
          </w:p>
        </w:tc>
      </w:tr>
      <w:tr w:rsidR="008C3F73" w:rsidRPr="00AB56B1" w:rsidTr="00E21ADF">
        <w:trPr>
          <w:cantSplit/>
        </w:trPr>
        <w:tc>
          <w:tcPr>
            <w:tcW w:w="9639" w:type="dxa"/>
          </w:tcPr>
          <w:p w:rsidR="008C3F73" w:rsidRPr="00AB56B1" w:rsidRDefault="008C3F73" w:rsidP="00E21A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</w:t>
            </w:r>
            <w:r>
              <w:rPr>
                <w:sz w:val="28"/>
                <w:szCs w:val="28"/>
                <w:lang w:val="en-US"/>
              </w:rPr>
              <w:t xml:space="preserve">                                                                        </w:t>
            </w:r>
            <w:r w:rsidRPr="00AB56B1">
              <w:rPr>
                <w:sz w:val="28"/>
                <w:szCs w:val="28"/>
              </w:rPr>
              <w:t>Совета муниципального образования</w:t>
            </w:r>
          </w:p>
        </w:tc>
      </w:tr>
      <w:tr w:rsidR="008C3F73" w:rsidRPr="001A0252" w:rsidTr="00E21ADF">
        <w:trPr>
          <w:cantSplit/>
        </w:trPr>
        <w:tc>
          <w:tcPr>
            <w:tcW w:w="9639" w:type="dxa"/>
          </w:tcPr>
          <w:p w:rsidR="008C3F73" w:rsidRPr="001A0252" w:rsidRDefault="008C3F73" w:rsidP="00E21A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</w:t>
            </w:r>
            <w:r>
              <w:rPr>
                <w:sz w:val="28"/>
                <w:szCs w:val="28"/>
                <w:lang w:val="en-US"/>
              </w:rPr>
              <w:t xml:space="preserve">                                                                        </w:t>
            </w:r>
            <w:r>
              <w:rPr>
                <w:sz w:val="28"/>
                <w:szCs w:val="28"/>
              </w:rPr>
              <w:t xml:space="preserve">     </w:t>
            </w:r>
            <w:r w:rsidRPr="00AB56B1">
              <w:rPr>
                <w:sz w:val="28"/>
                <w:szCs w:val="28"/>
              </w:rPr>
              <w:t>Выселковский район</w:t>
            </w:r>
            <w:r>
              <w:rPr>
                <w:sz w:val="28"/>
                <w:szCs w:val="28"/>
                <w:lang w:val="en-US"/>
              </w:rPr>
              <w:t xml:space="preserve"> III</w:t>
            </w:r>
            <w:r>
              <w:rPr>
                <w:sz w:val="28"/>
                <w:szCs w:val="28"/>
              </w:rPr>
              <w:t xml:space="preserve"> созыва</w:t>
            </w:r>
          </w:p>
        </w:tc>
      </w:tr>
      <w:tr w:rsidR="008C3F73" w:rsidRPr="00C4138F" w:rsidTr="00E21ADF">
        <w:trPr>
          <w:cantSplit/>
        </w:trPr>
        <w:tc>
          <w:tcPr>
            <w:tcW w:w="9639" w:type="dxa"/>
          </w:tcPr>
          <w:p w:rsidR="008C3F73" w:rsidRPr="00C4138F" w:rsidRDefault="008C3F73" w:rsidP="00E21A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</w:t>
            </w:r>
            <w:r>
              <w:rPr>
                <w:sz w:val="28"/>
                <w:szCs w:val="28"/>
                <w:lang w:val="en-US"/>
              </w:rPr>
              <w:t xml:space="preserve">                                                                        </w:t>
            </w:r>
            <w:r>
              <w:rPr>
                <w:sz w:val="28"/>
                <w:szCs w:val="28"/>
              </w:rPr>
              <w:t>от 18 декабря 2018 года №  3-255</w:t>
            </w:r>
          </w:p>
        </w:tc>
      </w:tr>
    </w:tbl>
    <w:p w:rsidR="008C3F73" w:rsidRDefault="008C3F73" w:rsidP="00E6641A">
      <w:pPr>
        <w:jc w:val="both"/>
        <w:rPr>
          <w:lang w:val="en-US"/>
        </w:rPr>
      </w:pPr>
    </w:p>
    <w:p w:rsidR="008C3F73" w:rsidRDefault="008C3F73" w:rsidP="00E6641A">
      <w:pPr>
        <w:jc w:val="both"/>
        <w:rPr>
          <w:lang w:val="en-US"/>
        </w:rPr>
      </w:pPr>
    </w:p>
    <w:p w:rsidR="008C3F73" w:rsidRDefault="008C3F73" w:rsidP="00E6641A">
      <w:pPr>
        <w:jc w:val="both"/>
        <w:rPr>
          <w:lang w:val="en-US"/>
        </w:rPr>
      </w:pPr>
    </w:p>
    <w:p w:rsidR="008C3F73" w:rsidRPr="004A5F2E" w:rsidRDefault="008C3F73" w:rsidP="00CA7C21">
      <w:pPr>
        <w:jc w:val="center"/>
        <w:rPr>
          <w:b/>
          <w:bCs/>
          <w:sz w:val="28"/>
          <w:szCs w:val="28"/>
        </w:rPr>
      </w:pPr>
      <w:r w:rsidRPr="00CA7C21">
        <w:rPr>
          <w:b/>
          <w:bCs/>
          <w:sz w:val="28"/>
          <w:szCs w:val="28"/>
        </w:rPr>
        <w:t>Распределение бюджетных ассигнований по целевым статьям (муниципальным программам</w:t>
      </w:r>
    </w:p>
    <w:p w:rsidR="008C3F73" w:rsidRPr="004A5F2E" w:rsidRDefault="008C3F73" w:rsidP="00CA7C21">
      <w:pPr>
        <w:jc w:val="center"/>
        <w:rPr>
          <w:b/>
          <w:bCs/>
          <w:sz w:val="28"/>
          <w:szCs w:val="28"/>
        </w:rPr>
      </w:pPr>
      <w:r w:rsidRPr="00CA7C21">
        <w:rPr>
          <w:b/>
          <w:bCs/>
          <w:sz w:val="28"/>
          <w:szCs w:val="28"/>
        </w:rPr>
        <w:t xml:space="preserve"> муниципального образования Выселковский район и непрограммным направлениям деятельности), </w:t>
      </w:r>
    </w:p>
    <w:p w:rsidR="008C3F73" w:rsidRPr="00CA7C21" w:rsidRDefault="008C3F73" w:rsidP="00CA7C21">
      <w:pPr>
        <w:jc w:val="center"/>
        <w:rPr>
          <w:b/>
          <w:bCs/>
          <w:sz w:val="28"/>
          <w:szCs w:val="28"/>
        </w:rPr>
      </w:pPr>
      <w:r w:rsidRPr="00CA7C21">
        <w:rPr>
          <w:b/>
          <w:bCs/>
          <w:sz w:val="28"/>
          <w:szCs w:val="28"/>
        </w:rPr>
        <w:t>группам видов расходов классификации расходов бюджетов на 2018 год</w:t>
      </w:r>
    </w:p>
    <w:p w:rsidR="008C3F73" w:rsidRPr="004A5F2E" w:rsidRDefault="008C3F73" w:rsidP="00CA7C21">
      <w:pPr>
        <w:jc w:val="center"/>
      </w:pPr>
    </w:p>
    <w:p w:rsidR="008C3F73" w:rsidRPr="004A5F2E" w:rsidRDefault="008C3F73" w:rsidP="00CA7C21">
      <w:pPr>
        <w:jc w:val="center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0"/>
        <w:gridCol w:w="7965"/>
        <w:gridCol w:w="2552"/>
        <w:gridCol w:w="1559"/>
        <w:gridCol w:w="1985"/>
      </w:tblGrid>
      <w:tr w:rsidR="008C3F73" w:rsidRPr="00761FB1" w:rsidTr="00A87FD3">
        <w:trPr>
          <w:trHeight w:val="315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(тыс.рублей)</w:t>
            </w:r>
          </w:p>
        </w:tc>
      </w:tr>
      <w:tr w:rsidR="008C3F73" w:rsidRPr="00761FB1" w:rsidTr="00A87FD3">
        <w:trPr>
          <w:trHeight w:val="375"/>
        </w:trPr>
        <w:tc>
          <w:tcPr>
            <w:tcW w:w="540" w:type="dxa"/>
            <w:vMerge w:val="restart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№ п/п</w:t>
            </w:r>
          </w:p>
        </w:tc>
        <w:tc>
          <w:tcPr>
            <w:tcW w:w="7965" w:type="dxa"/>
            <w:vMerge w:val="restart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наименование</w:t>
            </w:r>
          </w:p>
        </w:tc>
        <w:tc>
          <w:tcPr>
            <w:tcW w:w="2552" w:type="dxa"/>
            <w:vMerge w:val="restart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ЦСР</w:t>
            </w:r>
          </w:p>
        </w:tc>
        <w:tc>
          <w:tcPr>
            <w:tcW w:w="1559" w:type="dxa"/>
            <w:vMerge w:val="restart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ВР</w:t>
            </w:r>
          </w:p>
        </w:tc>
        <w:tc>
          <w:tcPr>
            <w:tcW w:w="1985" w:type="dxa"/>
            <w:vMerge w:val="restart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2018 год</w:t>
            </w:r>
          </w:p>
        </w:tc>
      </w:tr>
      <w:tr w:rsidR="008C3F73" w:rsidRPr="00761FB1" w:rsidTr="00A87FD3">
        <w:trPr>
          <w:trHeight w:val="330"/>
        </w:trPr>
        <w:tc>
          <w:tcPr>
            <w:tcW w:w="540" w:type="dxa"/>
            <w:vMerge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vMerge/>
          </w:tcPr>
          <w:p w:rsidR="008C3F73" w:rsidRPr="00761FB1" w:rsidRDefault="008C3F73" w:rsidP="00A87FD3">
            <w:pPr>
              <w:jc w:val="both"/>
            </w:pPr>
          </w:p>
        </w:tc>
        <w:tc>
          <w:tcPr>
            <w:tcW w:w="2552" w:type="dxa"/>
            <w:vMerge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559" w:type="dxa"/>
            <w:vMerge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vMerge/>
          </w:tcPr>
          <w:p w:rsidR="008C3F73" w:rsidRPr="00761FB1" w:rsidRDefault="008C3F73" w:rsidP="00A87FD3">
            <w:pPr>
              <w:jc w:val="center"/>
            </w:pPr>
          </w:p>
        </w:tc>
      </w:tr>
      <w:tr w:rsidR="008C3F73" w:rsidRPr="00761FB1" w:rsidTr="00A87FD3">
        <w:trPr>
          <w:trHeight w:val="435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</w:t>
            </w: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2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3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4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5</w:t>
            </w:r>
          </w:p>
        </w:tc>
      </w:tr>
      <w:tr w:rsidR="008C3F73" w:rsidRPr="00761FB1" w:rsidTr="00A87FD3">
        <w:trPr>
          <w:trHeight w:val="375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A87FD3" w:rsidRDefault="008C3F73" w:rsidP="00A87FD3">
            <w:pPr>
              <w:jc w:val="both"/>
              <w:rPr>
                <w:b/>
                <w:bCs/>
              </w:rPr>
            </w:pPr>
            <w:r w:rsidRPr="00A87FD3">
              <w:rPr>
                <w:b/>
                <w:bCs/>
              </w:rPr>
              <w:t>ВСЕГО</w:t>
            </w:r>
          </w:p>
        </w:tc>
        <w:tc>
          <w:tcPr>
            <w:tcW w:w="2552" w:type="dxa"/>
            <w:noWrap/>
          </w:tcPr>
          <w:p w:rsidR="008C3F73" w:rsidRPr="00A87FD3" w:rsidRDefault="008C3F73" w:rsidP="00A87FD3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A87FD3" w:rsidRDefault="008C3F73" w:rsidP="00A87FD3">
            <w:pPr>
              <w:jc w:val="center"/>
              <w:rPr>
                <w:b/>
                <w:bCs/>
              </w:rPr>
            </w:pPr>
            <w:r w:rsidRPr="00A87FD3">
              <w:rPr>
                <w:b/>
                <w:bCs/>
              </w:rPr>
              <w:t>1321899,5</w:t>
            </w:r>
          </w:p>
        </w:tc>
      </w:tr>
      <w:tr w:rsidR="008C3F73" w:rsidRPr="00761FB1" w:rsidTr="00A87FD3">
        <w:trPr>
          <w:trHeight w:val="375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 xml:space="preserve">   в том числе: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</w:p>
        </w:tc>
      </w:tr>
      <w:tr w:rsidR="008C3F73" w:rsidRPr="00761FB1" w:rsidTr="00A87FD3">
        <w:trPr>
          <w:trHeight w:val="579"/>
        </w:trPr>
        <w:tc>
          <w:tcPr>
            <w:tcW w:w="540" w:type="dxa"/>
            <w:noWrap/>
          </w:tcPr>
          <w:p w:rsidR="008C3F73" w:rsidRPr="00A87FD3" w:rsidRDefault="008C3F73" w:rsidP="00A87FD3">
            <w:pPr>
              <w:jc w:val="center"/>
              <w:rPr>
                <w:b/>
                <w:bCs/>
              </w:rPr>
            </w:pPr>
            <w:r w:rsidRPr="00A87FD3">
              <w:rPr>
                <w:b/>
                <w:bCs/>
              </w:rPr>
              <w:t>1.</w:t>
            </w:r>
          </w:p>
        </w:tc>
        <w:tc>
          <w:tcPr>
            <w:tcW w:w="7965" w:type="dxa"/>
          </w:tcPr>
          <w:p w:rsidR="008C3F73" w:rsidRPr="00A87FD3" w:rsidRDefault="008C3F73" w:rsidP="00A87FD3">
            <w:pPr>
              <w:jc w:val="both"/>
              <w:rPr>
                <w:b/>
                <w:bCs/>
              </w:rPr>
            </w:pPr>
            <w:r w:rsidRPr="00A87FD3">
              <w:rPr>
                <w:b/>
                <w:bCs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4111" w:type="dxa"/>
            <w:gridSpan w:val="2"/>
            <w:noWrap/>
          </w:tcPr>
          <w:p w:rsidR="008C3F73" w:rsidRPr="00A87FD3" w:rsidRDefault="008C3F73" w:rsidP="004A5F2E">
            <w:pPr>
              <w:rPr>
                <w:b/>
                <w:bCs/>
              </w:rPr>
            </w:pPr>
            <w:r w:rsidRPr="00A87FD3">
              <w:rPr>
                <w:b/>
                <w:bCs/>
              </w:rPr>
              <w:t xml:space="preserve">          01 0 00 00000</w:t>
            </w:r>
          </w:p>
        </w:tc>
        <w:tc>
          <w:tcPr>
            <w:tcW w:w="1985" w:type="dxa"/>
            <w:noWrap/>
          </w:tcPr>
          <w:p w:rsidR="008C3F73" w:rsidRPr="00A87FD3" w:rsidRDefault="008C3F73" w:rsidP="00A87FD3">
            <w:pPr>
              <w:jc w:val="center"/>
              <w:rPr>
                <w:b/>
                <w:bCs/>
              </w:rPr>
            </w:pPr>
            <w:r w:rsidRPr="00A87FD3">
              <w:rPr>
                <w:b/>
                <w:bCs/>
              </w:rPr>
              <w:t>885806,0</w:t>
            </w:r>
          </w:p>
        </w:tc>
      </w:tr>
      <w:tr w:rsidR="008C3F73" w:rsidRPr="00761FB1" w:rsidTr="00A87FD3">
        <w:trPr>
          <w:trHeight w:val="480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</w:tcPr>
          <w:p w:rsidR="008C3F73" w:rsidRPr="00761FB1" w:rsidRDefault="008C3F73" w:rsidP="00A87FD3">
            <w:pPr>
              <w:jc w:val="both"/>
            </w:pPr>
            <w:r w:rsidRPr="00761FB1">
              <w:t>Развитие дошкольного, общего и дополнительного образования детей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01 1 00 00000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827660,1</w:t>
            </w:r>
          </w:p>
        </w:tc>
      </w:tr>
      <w:tr w:rsidR="008C3F73" w:rsidRPr="00761FB1" w:rsidTr="00A87FD3">
        <w:trPr>
          <w:trHeight w:val="375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</w:tcPr>
          <w:p w:rsidR="008C3F73" w:rsidRPr="00761FB1" w:rsidRDefault="008C3F73" w:rsidP="00A87FD3">
            <w:pPr>
              <w:jc w:val="both"/>
            </w:pPr>
            <w:r w:rsidRPr="00761FB1">
              <w:t>Развитие  дошкольного образования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01 1 01 00000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295616,2</w:t>
            </w:r>
          </w:p>
        </w:tc>
      </w:tr>
      <w:tr w:rsidR="008C3F73" w:rsidRPr="00761FB1" w:rsidTr="00A87FD3">
        <w:trPr>
          <w:trHeight w:val="387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01 1 01 00590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89919,1</w:t>
            </w:r>
          </w:p>
        </w:tc>
      </w:tr>
      <w:tr w:rsidR="008C3F73" w:rsidRPr="00761FB1" w:rsidTr="00A87FD3">
        <w:trPr>
          <w:trHeight w:val="537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01 1 01 00590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600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89919,1</w:t>
            </w:r>
          </w:p>
        </w:tc>
      </w:tr>
      <w:tr w:rsidR="008C3F73" w:rsidRPr="00761FB1" w:rsidTr="00A87FD3">
        <w:trPr>
          <w:trHeight w:val="420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01 1 01 10210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2107,1</w:t>
            </w:r>
          </w:p>
        </w:tc>
      </w:tr>
      <w:tr w:rsidR="008C3F73" w:rsidRPr="00761FB1" w:rsidTr="00A87FD3">
        <w:trPr>
          <w:trHeight w:val="398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01 1 01 10210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600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2107,1</w:t>
            </w:r>
          </w:p>
        </w:tc>
      </w:tr>
      <w:tr w:rsidR="008C3F73" w:rsidRPr="00761FB1" w:rsidTr="00A87FD3">
        <w:trPr>
          <w:trHeight w:val="831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</w:tcPr>
          <w:p w:rsidR="008C3F73" w:rsidRPr="00761FB1" w:rsidRDefault="008C3F73" w:rsidP="00A87FD3">
            <w:pPr>
              <w:jc w:val="both"/>
            </w:pPr>
            <w:r w:rsidRPr="00761FB1">
              <w:t xml:space="preserve"> Обеспечение выплаты компенсации части родительской платы за присмотр и уход за детьми, посещающими образовательные организации,реализующие  общеобразовательную программу дошкольного образования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01 1 01 60710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6501,6</w:t>
            </w:r>
          </w:p>
        </w:tc>
      </w:tr>
      <w:tr w:rsidR="008C3F73" w:rsidRPr="00761FB1" w:rsidTr="00A87FD3">
        <w:trPr>
          <w:trHeight w:val="449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01 1 01 60710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200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94,0</w:t>
            </w:r>
          </w:p>
        </w:tc>
      </w:tr>
      <w:tr w:rsidR="008C3F73" w:rsidRPr="00761FB1" w:rsidTr="00A87FD3">
        <w:trPr>
          <w:trHeight w:val="301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Социальное обеспечение и иные выплаты населению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01 1 01 60710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300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6407,6</w:t>
            </w:r>
          </w:p>
        </w:tc>
      </w:tr>
      <w:tr w:rsidR="008C3F73" w:rsidRPr="00761FB1" w:rsidTr="00A87FD3">
        <w:trPr>
          <w:trHeight w:val="561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</w:tcPr>
          <w:p w:rsidR="008C3F73" w:rsidRPr="00761FB1" w:rsidRDefault="008C3F73" w:rsidP="00A87FD3">
            <w:pPr>
              <w:jc w:val="both"/>
            </w:pPr>
            <w:r w:rsidRPr="00761FB1"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01 1 01 60860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196188,4</w:t>
            </w:r>
          </w:p>
        </w:tc>
      </w:tr>
      <w:tr w:rsidR="008C3F73" w:rsidRPr="00761FB1" w:rsidTr="00A87FD3">
        <w:trPr>
          <w:trHeight w:val="541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01 1 01 60860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600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196188,4</w:t>
            </w:r>
          </w:p>
        </w:tc>
      </w:tr>
      <w:tr w:rsidR="008C3F73" w:rsidRPr="00761FB1" w:rsidTr="00A87FD3">
        <w:trPr>
          <w:trHeight w:val="549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Дополнительная помощь местным бюджетам для решения социально-значимых вопросов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01 1 01 S0050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900,0</w:t>
            </w:r>
          </w:p>
        </w:tc>
      </w:tr>
      <w:tr w:rsidR="008C3F73" w:rsidRPr="00761FB1" w:rsidTr="00A87FD3">
        <w:trPr>
          <w:trHeight w:val="557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01 1 01 S0050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600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900,0</w:t>
            </w:r>
          </w:p>
        </w:tc>
      </w:tr>
      <w:tr w:rsidR="008C3F73" w:rsidRPr="00761FB1" w:rsidTr="00A87FD3">
        <w:trPr>
          <w:trHeight w:val="282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Развитие общеобразовательных учреждений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01 1 02 00000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40</w:t>
            </w:r>
            <w:r>
              <w:rPr>
                <w:lang w:val="en-US"/>
              </w:rPr>
              <w:t>1</w:t>
            </w:r>
            <w:r w:rsidRPr="00761FB1">
              <w:t>525,2</w:t>
            </w:r>
          </w:p>
        </w:tc>
      </w:tr>
      <w:tr w:rsidR="008C3F73" w:rsidRPr="00761FB1" w:rsidTr="00A87FD3">
        <w:trPr>
          <w:trHeight w:val="399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01 1 02 00590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9</w:t>
            </w:r>
            <w:r>
              <w:rPr>
                <w:lang w:val="en-US"/>
              </w:rPr>
              <w:t>6</w:t>
            </w:r>
            <w:r w:rsidRPr="00761FB1">
              <w:t>292,9</w:t>
            </w:r>
          </w:p>
        </w:tc>
      </w:tr>
      <w:tr w:rsidR="008C3F73" w:rsidRPr="00761FB1" w:rsidTr="00A87FD3">
        <w:trPr>
          <w:trHeight w:val="407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01 1 02 00590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200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16,3</w:t>
            </w:r>
          </w:p>
        </w:tc>
      </w:tr>
      <w:tr w:rsidR="008C3F73" w:rsidRPr="00761FB1" w:rsidTr="00A87FD3">
        <w:trPr>
          <w:trHeight w:val="557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01 1 02 00590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600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9</w:t>
            </w:r>
            <w:r>
              <w:rPr>
                <w:lang w:val="en-US"/>
              </w:rPr>
              <w:t>6</w:t>
            </w:r>
            <w:r w:rsidRPr="00761FB1">
              <w:t>276,6</w:t>
            </w:r>
          </w:p>
        </w:tc>
      </w:tr>
      <w:tr w:rsidR="008C3F73" w:rsidRPr="00761FB1" w:rsidTr="00A87FD3">
        <w:trPr>
          <w:trHeight w:val="565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01 1 02 10210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8504,9</w:t>
            </w:r>
          </w:p>
        </w:tc>
      </w:tr>
      <w:tr w:rsidR="008C3F73" w:rsidRPr="00761FB1" w:rsidTr="00A87FD3">
        <w:trPr>
          <w:trHeight w:val="559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01 1 02 10210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200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242,0</w:t>
            </w:r>
          </w:p>
        </w:tc>
      </w:tr>
      <w:tr w:rsidR="008C3F73" w:rsidRPr="00761FB1" w:rsidTr="00A87FD3">
        <w:trPr>
          <w:trHeight w:val="90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01 1 02 10210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600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8262,9</w:t>
            </w:r>
          </w:p>
        </w:tc>
      </w:tr>
      <w:tr w:rsidR="008C3F73" w:rsidRPr="00761FB1" w:rsidTr="00A87FD3">
        <w:trPr>
          <w:trHeight w:val="420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</w:tcPr>
          <w:p w:rsidR="008C3F73" w:rsidRPr="00761FB1" w:rsidRDefault="008C3F73" w:rsidP="00A87FD3">
            <w:pPr>
              <w:jc w:val="both"/>
            </w:pPr>
            <w:r w:rsidRPr="00761FB1"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01 1 02 60860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275759,0</w:t>
            </w:r>
          </w:p>
        </w:tc>
      </w:tr>
      <w:tr w:rsidR="008C3F73" w:rsidRPr="00761FB1" w:rsidTr="00A87FD3">
        <w:trPr>
          <w:trHeight w:val="853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01 1 02 60860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53</w:t>
            </w:r>
            <w:r>
              <w:t>9</w:t>
            </w:r>
            <w:r w:rsidRPr="00761FB1">
              <w:t>0,</w:t>
            </w:r>
            <w:r>
              <w:t>8</w:t>
            </w:r>
          </w:p>
        </w:tc>
      </w:tr>
      <w:tr w:rsidR="008C3F73" w:rsidRPr="00761FB1" w:rsidTr="00A87FD3">
        <w:trPr>
          <w:trHeight w:val="444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01 1 02 60860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200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</w:t>
            </w:r>
            <w:r>
              <w:t>51</w:t>
            </w:r>
            <w:r w:rsidRPr="00761FB1">
              <w:t>,</w:t>
            </w:r>
            <w:r>
              <w:t>5</w:t>
            </w:r>
          </w:p>
        </w:tc>
      </w:tr>
      <w:tr w:rsidR="008C3F73" w:rsidRPr="00761FB1" w:rsidTr="00A87FD3">
        <w:trPr>
          <w:trHeight w:val="593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01 1 02 60860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600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270216,7</w:t>
            </w:r>
          </w:p>
        </w:tc>
      </w:tr>
      <w:tr w:rsidR="008C3F73" w:rsidRPr="00761FB1" w:rsidTr="00A87FD3">
        <w:trPr>
          <w:trHeight w:val="559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 xml:space="preserve">Обеспечение льготным питанием учащихся из многодетных семей в муниципальных общеобразовательных организациях 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01 1 02 62370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954,5</w:t>
            </w:r>
          </w:p>
        </w:tc>
      </w:tr>
      <w:tr w:rsidR="008C3F73" w:rsidRPr="00761FB1" w:rsidTr="00A87FD3">
        <w:trPr>
          <w:trHeight w:val="539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01 1 02 62370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600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954,5</w:t>
            </w:r>
          </w:p>
        </w:tc>
      </w:tr>
      <w:tr w:rsidR="008C3F73" w:rsidRPr="00761FB1" w:rsidTr="00A87FD3">
        <w:trPr>
          <w:trHeight w:val="1115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Осуществление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01 1 02 62500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935,3</w:t>
            </w:r>
          </w:p>
        </w:tc>
      </w:tr>
      <w:tr w:rsidR="008C3F73" w:rsidRPr="00761FB1" w:rsidTr="00A87FD3">
        <w:trPr>
          <w:trHeight w:val="563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01 1 02 62500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600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935,3</w:t>
            </w:r>
          </w:p>
        </w:tc>
      </w:tr>
      <w:tr w:rsidR="008C3F73" w:rsidRPr="00761FB1" w:rsidTr="00A87FD3">
        <w:trPr>
          <w:trHeight w:val="543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01 1 02 L0970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1805,6</w:t>
            </w:r>
          </w:p>
        </w:tc>
      </w:tr>
      <w:tr w:rsidR="008C3F73" w:rsidRPr="00761FB1" w:rsidTr="00A87FD3">
        <w:trPr>
          <w:trHeight w:val="552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01 1 02 L0970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200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1805,6</w:t>
            </w:r>
          </w:p>
        </w:tc>
      </w:tr>
      <w:tr w:rsidR="008C3F73" w:rsidRPr="00761FB1" w:rsidTr="00A87FD3">
        <w:trPr>
          <w:trHeight w:val="558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Дополнительная помощь местным бюджетам для решения социально-значимых вопросов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01 1 02 S0050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2900,0</w:t>
            </w:r>
          </w:p>
        </w:tc>
      </w:tr>
      <w:tr w:rsidR="008C3F73" w:rsidRPr="00761FB1" w:rsidTr="00A87FD3">
        <w:trPr>
          <w:trHeight w:val="567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01 1 02 S0050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600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2900,0</w:t>
            </w:r>
          </w:p>
        </w:tc>
      </w:tr>
      <w:tr w:rsidR="008C3F73" w:rsidRPr="00761FB1" w:rsidTr="00A87FD3">
        <w:trPr>
          <w:trHeight w:val="562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Реализация мероприятий государственной программы Краснодарского края "Развитие образования"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01 1 02 S0600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14373,0</w:t>
            </w:r>
          </w:p>
        </w:tc>
      </w:tr>
      <w:tr w:rsidR="008C3F73" w:rsidRPr="00761FB1" w:rsidTr="00A87FD3">
        <w:trPr>
          <w:trHeight w:val="278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01 1 02 S0600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400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3973,3</w:t>
            </w:r>
          </w:p>
        </w:tc>
      </w:tr>
      <w:tr w:rsidR="008C3F73" w:rsidRPr="00761FB1" w:rsidTr="00A87FD3">
        <w:trPr>
          <w:trHeight w:val="562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01 1 02 S0600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600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10399,7</w:t>
            </w:r>
          </w:p>
        </w:tc>
      </w:tr>
      <w:tr w:rsidR="008C3F73" w:rsidRPr="00761FB1" w:rsidTr="00A87FD3">
        <w:trPr>
          <w:trHeight w:val="259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Развитие учреждений дополнительного образования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01 1 03 00000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15611,7</w:t>
            </w:r>
          </w:p>
        </w:tc>
      </w:tr>
      <w:tr w:rsidR="008C3F73" w:rsidRPr="00761FB1" w:rsidTr="00A87FD3">
        <w:trPr>
          <w:trHeight w:val="546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01 1 03 00590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15611,7</w:t>
            </w:r>
          </w:p>
        </w:tc>
      </w:tr>
      <w:tr w:rsidR="008C3F73" w:rsidRPr="00761FB1" w:rsidTr="00A87FD3">
        <w:trPr>
          <w:trHeight w:val="412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01 1 03 00590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600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15611,7</w:t>
            </w:r>
          </w:p>
        </w:tc>
      </w:tr>
      <w:tr w:rsidR="008C3F73" w:rsidRPr="00761FB1" w:rsidTr="00A87FD3">
        <w:trPr>
          <w:trHeight w:val="561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Развитие кадрового потенциала системы дошкольного, общего и дополнительного образования детей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01 1 04 00000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9611,3</w:t>
            </w:r>
          </w:p>
        </w:tc>
      </w:tr>
      <w:tr w:rsidR="008C3F73" w:rsidRPr="00761FB1" w:rsidTr="00A87FD3">
        <w:trPr>
          <w:trHeight w:val="555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01 1 04 10210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245,4</w:t>
            </w:r>
          </w:p>
        </w:tc>
      </w:tr>
      <w:tr w:rsidR="008C3F73" w:rsidRPr="00761FB1" w:rsidTr="00A87FD3">
        <w:trPr>
          <w:trHeight w:val="563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01 1 04 10210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200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170,0</w:t>
            </w:r>
          </w:p>
        </w:tc>
      </w:tr>
      <w:tr w:rsidR="008C3F73" w:rsidRPr="00761FB1" w:rsidTr="00A87FD3">
        <w:trPr>
          <w:trHeight w:val="685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01 1 04 10210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600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75,4</w:t>
            </w:r>
          </w:p>
        </w:tc>
      </w:tr>
      <w:tr w:rsidR="008C3F73" w:rsidRPr="00761FB1" w:rsidTr="00A87FD3">
        <w:trPr>
          <w:trHeight w:val="1842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</w:tcPr>
          <w:p w:rsidR="008C3F73" w:rsidRPr="00761FB1" w:rsidRDefault="008C3F73" w:rsidP="00A87FD3">
            <w:pPr>
              <w:jc w:val="both"/>
            </w:pPr>
            <w:r w:rsidRPr="00761FB1"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Pr="00246824">
              <w:t xml:space="preserve"> </w:t>
            </w:r>
            <w:r w:rsidRPr="00761FB1">
              <w:t>рабочих поселках(поселках городского типа) Краснодарского края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01 1 04 60820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9365,9</w:t>
            </w:r>
          </w:p>
        </w:tc>
      </w:tr>
      <w:tr w:rsidR="008C3F73" w:rsidRPr="00761FB1" w:rsidTr="00A87FD3">
        <w:trPr>
          <w:trHeight w:val="1048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01 1 04 60820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52,4</w:t>
            </w:r>
          </w:p>
        </w:tc>
      </w:tr>
      <w:tr w:rsidR="008C3F73" w:rsidRPr="00761FB1" w:rsidTr="00A87FD3">
        <w:trPr>
          <w:trHeight w:val="625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01 1 04 60820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600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9313,5</w:t>
            </w:r>
          </w:p>
        </w:tc>
      </w:tr>
      <w:tr w:rsidR="008C3F73" w:rsidRPr="00761FB1" w:rsidTr="00A87FD3">
        <w:trPr>
          <w:trHeight w:val="280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 xml:space="preserve">Развитие физической культуры и спорта в образовательных организациях 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01 1 05 00000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>
              <w:t>10</w:t>
            </w:r>
            <w:r>
              <w:rPr>
                <w:lang w:val="en-US"/>
              </w:rPr>
              <w:t>5</w:t>
            </w:r>
            <w:r w:rsidRPr="00761FB1">
              <w:t>295,7</w:t>
            </w:r>
          </w:p>
        </w:tc>
      </w:tr>
      <w:tr w:rsidR="008C3F73" w:rsidRPr="00761FB1" w:rsidTr="00A87FD3">
        <w:trPr>
          <w:trHeight w:val="136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01 1 05 00590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10</w:t>
            </w:r>
            <w:r>
              <w:rPr>
                <w:lang w:val="en-US"/>
              </w:rPr>
              <w:t>5</w:t>
            </w:r>
            <w:r w:rsidRPr="00761FB1">
              <w:t>087,1</w:t>
            </w:r>
          </w:p>
        </w:tc>
      </w:tr>
      <w:tr w:rsidR="008C3F73" w:rsidRPr="00761FB1" w:rsidTr="00A87FD3">
        <w:trPr>
          <w:trHeight w:val="562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01 1 05 00590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600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>
              <w:t>10</w:t>
            </w:r>
            <w:r>
              <w:rPr>
                <w:lang w:val="en-US"/>
              </w:rPr>
              <w:t>5</w:t>
            </w:r>
            <w:r w:rsidRPr="00761FB1">
              <w:t>087,1</w:t>
            </w:r>
          </w:p>
        </w:tc>
      </w:tr>
      <w:tr w:rsidR="008C3F73" w:rsidRPr="00761FB1" w:rsidTr="00A87FD3">
        <w:trPr>
          <w:trHeight w:val="542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01 1 05 10210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208,6</w:t>
            </w:r>
          </w:p>
        </w:tc>
      </w:tr>
      <w:tr w:rsidR="008C3F73" w:rsidRPr="00761FB1" w:rsidTr="00A87FD3">
        <w:trPr>
          <w:trHeight w:val="409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01 1 05 10210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200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189,9</w:t>
            </w:r>
          </w:p>
        </w:tc>
      </w:tr>
      <w:tr w:rsidR="008C3F73" w:rsidRPr="00761FB1" w:rsidTr="00A87FD3">
        <w:trPr>
          <w:trHeight w:val="558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01 1 05 10210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600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18,7</w:t>
            </w:r>
          </w:p>
        </w:tc>
      </w:tr>
      <w:tr w:rsidR="008C3F73" w:rsidRPr="00761FB1" w:rsidTr="00A87FD3">
        <w:trPr>
          <w:trHeight w:val="565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Обеспечение реализации муниципальной программы и прочие мероприятия в области образования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01 2 00 00000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58145,9</w:t>
            </w:r>
          </w:p>
        </w:tc>
      </w:tr>
      <w:tr w:rsidR="008C3F73" w:rsidRPr="00761FB1" w:rsidTr="00A87FD3">
        <w:trPr>
          <w:trHeight w:val="276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Совершенствование деятельности учреждений образования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01 2 01 00000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53890,9</w:t>
            </w:r>
          </w:p>
        </w:tc>
      </w:tr>
      <w:tr w:rsidR="008C3F73" w:rsidRPr="00761FB1" w:rsidTr="00A87FD3">
        <w:trPr>
          <w:trHeight w:val="563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01 2 01 00590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49759,6</w:t>
            </w:r>
          </w:p>
        </w:tc>
      </w:tr>
      <w:tr w:rsidR="008C3F73" w:rsidRPr="00761FB1" w:rsidTr="00A87FD3">
        <w:trPr>
          <w:trHeight w:val="826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 xml:space="preserve">01 2 01 00590 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44971,1</w:t>
            </w:r>
          </w:p>
        </w:tc>
      </w:tr>
      <w:tr w:rsidR="008C3F73" w:rsidRPr="00761FB1" w:rsidTr="00A87FD3">
        <w:trPr>
          <w:trHeight w:val="275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01 2 01 00590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200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4697,7</w:t>
            </w:r>
          </w:p>
        </w:tc>
      </w:tr>
      <w:tr w:rsidR="008C3F73" w:rsidRPr="00761FB1" w:rsidTr="00A87FD3">
        <w:trPr>
          <w:trHeight w:val="435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</w:tcPr>
          <w:p w:rsidR="008C3F73" w:rsidRPr="00761FB1" w:rsidRDefault="008C3F73" w:rsidP="00A87FD3">
            <w:pPr>
              <w:jc w:val="both"/>
            </w:pPr>
            <w:r w:rsidRPr="00761FB1">
              <w:t>Иные бюджетные ассигнования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01 2 01 00590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800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90,8</w:t>
            </w:r>
          </w:p>
        </w:tc>
      </w:tr>
      <w:tr w:rsidR="008C3F73" w:rsidRPr="00761FB1" w:rsidTr="00A87FD3">
        <w:trPr>
          <w:trHeight w:val="545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</w:tcPr>
          <w:p w:rsidR="008C3F73" w:rsidRPr="00761FB1" w:rsidRDefault="008C3F73" w:rsidP="00A87FD3">
            <w:pPr>
              <w:jc w:val="both"/>
            </w:pPr>
            <w:r w:rsidRPr="00761FB1"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01 2 01 60860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4131,3</w:t>
            </w:r>
          </w:p>
        </w:tc>
      </w:tr>
      <w:tr w:rsidR="008C3F73" w:rsidRPr="00761FB1" w:rsidTr="00A87FD3">
        <w:trPr>
          <w:trHeight w:val="1120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01 2 01 60860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3986,8</w:t>
            </w:r>
          </w:p>
        </w:tc>
      </w:tr>
      <w:tr w:rsidR="008C3F73" w:rsidRPr="00761FB1" w:rsidTr="00A87FD3">
        <w:trPr>
          <w:trHeight w:val="555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01 2 01 60860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200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144,5</w:t>
            </w:r>
          </w:p>
        </w:tc>
      </w:tr>
      <w:tr w:rsidR="008C3F73" w:rsidRPr="00761FB1" w:rsidTr="00A87FD3">
        <w:trPr>
          <w:trHeight w:val="435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</w:tcPr>
          <w:p w:rsidR="008C3F73" w:rsidRPr="00761FB1" w:rsidRDefault="008C3F73" w:rsidP="00A87FD3">
            <w:pPr>
              <w:jc w:val="both"/>
            </w:pPr>
            <w:r w:rsidRPr="00761FB1">
              <w:t xml:space="preserve">Содействие развитию физической культуры и массового спорта 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01 2 02 00000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255,2</w:t>
            </w:r>
          </w:p>
        </w:tc>
      </w:tr>
      <w:tr w:rsidR="008C3F73" w:rsidRPr="00761FB1" w:rsidTr="00A87FD3">
        <w:trPr>
          <w:trHeight w:val="90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</w:tcPr>
          <w:p w:rsidR="008C3F73" w:rsidRPr="00761FB1" w:rsidRDefault="008C3F73" w:rsidP="00A87FD3">
            <w:pPr>
              <w:jc w:val="both"/>
            </w:pPr>
            <w:r w:rsidRPr="00761FB1">
              <w:t>Социальная поддержка отдельных категорий педагогических работников 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в Краснодарском крае отраслей "Образование" и "Физическая культура и спорт"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01 2 02 60740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255,2</w:t>
            </w:r>
          </w:p>
        </w:tc>
      </w:tr>
      <w:tr w:rsidR="008C3F73" w:rsidRPr="00761FB1" w:rsidTr="00A87FD3">
        <w:trPr>
          <w:trHeight w:val="432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01 2 02 60740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600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255,2</w:t>
            </w:r>
          </w:p>
        </w:tc>
      </w:tr>
      <w:tr w:rsidR="008C3F73" w:rsidRPr="00761FB1" w:rsidTr="00A87FD3">
        <w:trPr>
          <w:trHeight w:val="299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Обеспечение деятельности органов местного самоуправления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01 2 03 00000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3999,8</w:t>
            </w:r>
          </w:p>
        </w:tc>
      </w:tr>
      <w:tr w:rsidR="008C3F73" w:rsidRPr="00761FB1" w:rsidTr="00A87FD3">
        <w:trPr>
          <w:trHeight w:val="274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Расходы на обеспечение функций  органов местного самоуправления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01 2 03 00190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3999,8</w:t>
            </w:r>
          </w:p>
        </w:tc>
      </w:tr>
      <w:tr w:rsidR="008C3F73" w:rsidRPr="00761FB1" w:rsidTr="00A87FD3">
        <w:trPr>
          <w:trHeight w:val="689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01 2 03 00190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3814,2</w:t>
            </w:r>
          </w:p>
        </w:tc>
      </w:tr>
      <w:tr w:rsidR="008C3F73" w:rsidRPr="00761FB1" w:rsidTr="00A87FD3">
        <w:trPr>
          <w:trHeight w:val="293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01 2 03 00190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200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184,4</w:t>
            </w:r>
          </w:p>
        </w:tc>
      </w:tr>
      <w:tr w:rsidR="008C3F73" w:rsidRPr="00761FB1" w:rsidTr="00A87FD3">
        <w:trPr>
          <w:trHeight w:val="405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</w:tcPr>
          <w:p w:rsidR="008C3F73" w:rsidRPr="00761FB1" w:rsidRDefault="008C3F73" w:rsidP="00A87FD3">
            <w:pPr>
              <w:jc w:val="both"/>
            </w:pPr>
            <w:r w:rsidRPr="00761FB1">
              <w:t>Иные бюджетные ассигнования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01 2 03 00190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800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1,2</w:t>
            </w:r>
          </w:p>
        </w:tc>
      </w:tr>
      <w:tr w:rsidR="008C3F73" w:rsidRPr="00761FB1" w:rsidTr="00A87FD3">
        <w:trPr>
          <w:trHeight w:val="733"/>
        </w:trPr>
        <w:tc>
          <w:tcPr>
            <w:tcW w:w="540" w:type="dxa"/>
            <w:noWrap/>
          </w:tcPr>
          <w:p w:rsidR="008C3F73" w:rsidRPr="00A87FD3" w:rsidRDefault="008C3F73" w:rsidP="00A87FD3">
            <w:pPr>
              <w:jc w:val="center"/>
              <w:rPr>
                <w:b/>
                <w:bCs/>
              </w:rPr>
            </w:pPr>
            <w:r w:rsidRPr="00A87FD3">
              <w:rPr>
                <w:b/>
                <w:bCs/>
              </w:rPr>
              <w:t>2.</w:t>
            </w:r>
          </w:p>
        </w:tc>
        <w:tc>
          <w:tcPr>
            <w:tcW w:w="7965" w:type="dxa"/>
            <w:noWrap/>
          </w:tcPr>
          <w:p w:rsidR="008C3F73" w:rsidRPr="00A87FD3" w:rsidRDefault="008C3F73" w:rsidP="00A87FD3">
            <w:pPr>
              <w:jc w:val="both"/>
              <w:rPr>
                <w:b/>
                <w:bCs/>
              </w:rPr>
            </w:pPr>
            <w:r w:rsidRPr="00A87FD3">
              <w:rPr>
                <w:b/>
                <w:bCs/>
              </w:rPr>
              <w:t>Муниципальная программа муниципального образования Выселковский район "Создание условий для оказания медицинской помощи населению и развитие здравоохранения"</w:t>
            </w:r>
          </w:p>
        </w:tc>
        <w:tc>
          <w:tcPr>
            <w:tcW w:w="4111" w:type="dxa"/>
            <w:gridSpan w:val="2"/>
            <w:noWrap/>
          </w:tcPr>
          <w:p w:rsidR="008C3F73" w:rsidRPr="00A87FD3" w:rsidRDefault="008C3F73" w:rsidP="00016686">
            <w:pPr>
              <w:rPr>
                <w:b/>
                <w:bCs/>
              </w:rPr>
            </w:pPr>
            <w:r w:rsidRPr="00A87FD3">
              <w:rPr>
                <w:b/>
                <w:bCs/>
              </w:rPr>
              <w:t xml:space="preserve">       02 0 00 00000</w:t>
            </w:r>
          </w:p>
        </w:tc>
        <w:tc>
          <w:tcPr>
            <w:tcW w:w="1985" w:type="dxa"/>
            <w:noWrap/>
          </w:tcPr>
          <w:p w:rsidR="008C3F73" w:rsidRPr="00A87FD3" w:rsidRDefault="008C3F73" w:rsidP="00A87FD3">
            <w:pPr>
              <w:jc w:val="center"/>
              <w:rPr>
                <w:b/>
                <w:bCs/>
              </w:rPr>
            </w:pPr>
            <w:r w:rsidRPr="00A87FD3">
              <w:rPr>
                <w:b/>
                <w:bCs/>
              </w:rPr>
              <w:t>176584,1</w:t>
            </w:r>
          </w:p>
        </w:tc>
      </w:tr>
      <w:tr w:rsidR="008C3F73" w:rsidRPr="00761FB1" w:rsidTr="00A87FD3">
        <w:trPr>
          <w:trHeight w:val="319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Отдельные мероприятия муниципальной программы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02 1 00 00000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176584,1</w:t>
            </w:r>
          </w:p>
        </w:tc>
      </w:tr>
      <w:tr w:rsidR="008C3F73" w:rsidRPr="00761FB1" w:rsidTr="00A87FD3">
        <w:trPr>
          <w:trHeight w:val="537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>
              <w:t>Профила</w:t>
            </w:r>
            <w:r w:rsidRPr="00761FB1">
              <w:t>ктика заболеваний и формирование здорового образа жизни. Развитие первичной медико-санитарной помощи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02 1 01 00000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99738,9</w:t>
            </w:r>
          </w:p>
        </w:tc>
      </w:tr>
      <w:tr w:rsidR="008C3F73" w:rsidRPr="00761FB1" w:rsidTr="00A87FD3">
        <w:trPr>
          <w:trHeight w:val="970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Осуществление отдельных государственных полномочий по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 в Краснодарском крае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02 1 01 60850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99738,9</w:t>
            </w:r>
          </w:p>
        </w:tc>
      </w:tr>
      <w:tr w:rsidR="008C3F73" w:rsidRPr="00761FB1" w:rsidTr="00A87FD3">
        <w:trPr>
          <w:trHeight w:val="448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02 1 01 60850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600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99738,9</w:t>
            </w:r>
          </w:p>
        </w:tc>
      </w:tr>
      <w:tr w:rsidR="008C3F73" w:rsidRPr="00761FB1" w:rsidTr="00A87FD3">
        <w:trPr>
          <w:trHeight w:val="569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Совершенствование системы оказания специализированной  медицинской помощи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02 1 02 00000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2118,1</w:t>
            </w:r>
          </w:p>
        </w:tc>
      </w:tr>
      <w:tr w:rsidR="008C3F73" w:rsidRPr="00761FB1" w:rsidTr="00A87FD3">
        <w:trPr>
          <w:trHeight w:val="136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</w:tcPr>
          <w:p w:rsidR="008C3F73" w:rsidRPr="00761FB1" w:rsidRDefault="008C3F73" w:rsidP="00A87FD3">
            <w:pPr>
              <w:jc w:val="both"/>
            </w:pPr>
            <w:r w:rsidRPr="00761FB1">
              <w:t>Осуществление отдельных государственных полномочий по предоставлению мер социальной поддержки жертвам политических репрессий, труженикам тыла, ветеранам труда, ветеранам военной службы, достигшим возраста, дающего право на пенсию по старости, в бесплатном изготовлении и ремонте зубных протезов (кроме изготовленных из драгоценных металлов) в сложных клинических и технологических случаях зубопротезирования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02 1 02 60810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2118,1</w:t>
            </w:r>
          </w:p>
        </w:tc>
      </w:tr>
      <w:tr w:rsidR="008C3F73" w:rsidRPr="00761FB1" w:rsidTr="00A87FD3">
        <w:trPr>
          <w:trHeight w:val="432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02 1 02 60810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600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2118,1</w:t>
            </w:r>
          </w:p>
        </w:tc>
      </w:tr>
      <w:tr w:rsidR="008C3F73" w:rsidRPr="00761FB1" w:rsidTr="00A87FD3">
        <w:trPr>
          <w:trHeight w:val="582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 xml:space="preserve">Улучшение обеспечения льготной категории граждан лекарственными препаратами и медицинскими изделиями в амбулаторных условиях 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02 1 03 00000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47306,6</w:t>
            </w:r>
          </w:p>
        </w:tc>
      </w:tr>
      <w:tr w:rsidR="008C3F73" w:rsidRPr="00761FB1" w:rsidTr="00A87FD3">
        <w:trPr>
          <w:trHeight w:val="1823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</w:tcPr>
          <w:p w:rsidR="008C3F73" w:rsidRPr="00761FB1" w:rsidRDefault="008C3F73" w:rsidP="00A87FD3">
            <w:pPr>
              <w:jc w:val="both"/>
            </w:pPr>
            <w:r w:rsidRPr="00761FB1">
              <w:t>Осуществление отдельных государственных полномочий по предоставлению мер социальной поддержки отдельным группам населения в обеспечении лекарственными препаратами и  медицинскими изделиями, кроме групп населения, получающих инсулины, таблетированные сахароснижающие препараты, средства самоконтроля и диагностические средства либо перенесших пересадки органов и тканей, получающих иммунодепрессанты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02 1 03 61080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47306,6</w:t>
            </w:r>
          </w:p>
        </w:tc>
      </w:tr>
      <w:tr w:rsidR="008C3F73" w:rsidRPr="00761FB1" w:rsidTr="00A87FD3">
        <w:trPr>
          <w:trHeight w:val="447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02 1 03 61080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600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47306,6</w:t>
            </w:r>
          </w:p>
        </w:tc>
      </w:tr>
      <w:tr w:rsidR="008C3F73" w:rsidRPr="00761FB1" w:rsidTr="00A87FD3">
        <w:trPr>
          <w:trHeight w:val="455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Повышение уровня профессиональных знаний работников медицинских организаций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02 1 04 00000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1319,2</w:t>
            </w:r>
          </w:p>
        </w:tc>
      </w:tr>
      <w:tr w:rsidR="008C3F73" w:rsidRPr="00761FB1" w:rsidTr="00A87FD3">
        <w:trPr>
          <w:trHeight w:val="495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</w:tcPr>
          <w:p w:rsidR="008C3F73" w:rsidRPr="00761FB1" w:rsidRDefault="008C3F73" w:rsidP="00A87FD3">
            <w:pPr>
              <w:jc w:val="both"/>
            </w:pPr>
            <w:r w:rsidRPr="00761FB1">
              <w:t xml:space="preserve">Повышение квалификации медицинских работников 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02 1 04 S1630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1319,2</w:t>
            </w:r>
          </w:p>
        </w:tc>
      </w:tr>
      <w:tr w:rsidR="008C3F73" w:rsidRPr="00761FB1" w:rsidTr="00A87FD3">
        <w:trPr>
          <w:trHeight w:val="527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02 1 04 S1630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600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1319,2</w:t>
            </w:r>
          </w:p>
        </w:tc>
      </w:tr>
      <w:tr w:rsidR="008C3F73" w:rsidRPr="00761FB1" w:rsidTr="00A87FD3">
        <w:trPr>
          <w:trHeight w:val="818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Устойчивое развитие сельских территорий, развитие социальной и инженерной инфраструктуры в сельской местности, строительство здания амбулатории (офиса) врача общей практики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02 1 06 00000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24406,3</w:t>
            </w:r>
          </w:p>
        </w:tc>
      </w:tr>
      <w:tr w:rsidR="008C3F73" w:rsidRPr="00761FB1" w:rsidTr="00A87FD3">
        <w:trPr>
          <w:trHeight w:val="689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Реализация муниципальной программы "Создание условий для оказания медицинской помощи населению и развитие здравоохранения"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02 1 06 10440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850,0</w:t>
            </w:r>
          </w:p>
        </w:tc>
      </w:tr>
      <w:tr w:rsidR="008C3F73" w:rsidRPr="00761FB1" w:rsidTr="00A87FD3">
        <w:trPr>
          <w:trHeight w:val="557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02 1 06 10440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200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250,0</w:t>
            </w:r>
          </w:p>
        </w:tc>
      </w:tr>
      <w:tr w:rsidR="008C3F73" w:rsidRPr="00761FB1" w:rsidTr="00A87FD3">
        <w:trPr>
          <w:trHeight w:val="423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02 1 06 10440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400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600,0</w:t>
            </w:r>
          </w:p>
        </w:tc>
      </w:tr>
      <w:tr w:rsidR="008C3F73" w:rsidRPr="00761FB1" w:rsidTr="00A87FD3">
        <w:trPr>
          <w:trHeight w:val="278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Реализация мероприятий программы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02 1 06 15670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1698,3</w:t>
            </w:r>
          </w:p>
        </w:tc>
      </w:tr>
      <w:tr w:rsidR="008C3F73" w:rsidRPr="00761FB1" w:rsidTr="00A87FD3">
        <w:trPr>
          <w:trHeight w:val="562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02 1 06 15670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600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1698,3</w:t>
            </w:r>
          </w:p>
        </w:tc>
      </w:tr>
      <w:tr w:rsidR="008C3F73" w:rsidRPr="00761FB1" w:rsidTr="00A87FD3">
        <w:trPr>
          <w:trHeight w:val="401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Осуществление отдельных государственных полномочий по строительству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02 1 06 60960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10700,0</w:t>
            </w:r>
          </w:p>
        </w:tc>
      </w:tr>
      <w:tr w:rsidR="008C3F73" w:rsidRPr="00761FB1" w:rsidTr="00A87FD3">
        <w:trPr>
          <w:trHeight w:val="576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02 1 06 60960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400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10700,0</w:t>
            </w:r>
          </w:p>
        </w:tc>
      </w:tr>
      <w:tr w:rsidR="008C3F73" w:rsidRPr="00761FB1" w:rsidTr="00A87FD3">
        <w:trPr>
          <w:trHeight w:val="400"/>
        </w:trPr>
        <w:tc>
          <w:tcPr>
            <w:tcW w:w="540" w:type="dxa"/>
            <w:noWrap/>
          </w:tcPr>
          <w:p w:rsidR="008C3F73" w:rsidRPr="00A87FD3" w:rsidRDefault="008C3F73" w:rsidP="00A87FD3">
            <w:pPr>
              <w:jc w:val="center"/>
              <w:rPr>
                <w:b/>
                <w:bCs/>
              </w:rPr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Реализация мероприятий по устойчивому развитию Выселковского района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02 1 06 L5670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11158,0</w:t>
            </w:r>
          </w:p>
        </w:tc>
      </w:tr>
      <w:tr w:rsidR="008C3F73" w:rsidRPr="00761FB1" w:rsidTr="00A87FD3">
        <w:trPr>
          <w:trHeight w:val="561"/>
        </w:trPr>
        <w:tc>
          <w:tcPr>
            <w:tcW w:w="540" w:type="dxa"/>
            <w:noWrap/>
          </w:tcPr>
          <w:p w:rsidR="008C3F73" w:rsidRPr="00A87FD3" w:rsidRDefault="008C3F73" w:rsidP="00A87FD3">
            <w:pPr>
              <w:jc w:val="center"/>
              <w:rPr>
                <w:b/>
                <w:bCs/>
              </w:rPr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02 1 06 L5670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400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11158,0</w:t>
            </w:r>
          </w:p>
        </w:tc>
      </w:tr>
      <w:tr w:rsidR="008C3F73" w:rsidRPr="00761FB1" w:rsidTr="00A87FD3">
        <w:trPr>
          <w:trHeight w:val="130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Меры социальной поддержки медицинским работникам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02 1 07 00000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1695,0</w:t>
            </w:r>
          </w:p>
        </w:tc>
      </w:tr>
      <w:tr w:rsidR="008C3F73" w:rsidRPr="00761FB1" w:rsidTr="00A87FD3">
        <w:trPr>
          <w:trHeight w:val="985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Меры социальной поддержки</w:t>
            </w:r>
            <w:r>
              <w:t>,</w:t>
            </w:r>
            <w:r w:rsidRPr="00761FB1">
              <w:t xml:space="preserve"> предоставляемые отдельным категориям граждан в виде компенсационных выплат на возмещение расходов по оплате отопления и освещения, работающим и проживающим в сельских населенных пунктах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02 1 07 10470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1695,0</w:t>
            </w:r>
          </w:p>
        </w:tc>
      </w:tr>
      <w:tr w:rsidR="008C3F73" w:rsidRPr="00761FB1" w:rsidTr="00A87FD3">
        <w:trPr>
          <w:trHeight w:val="561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02 1 07 10470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600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1695,0</w:t>
            </w:r>
          </w:p>
        </w:tc>
      </w:tr>
      <w:tr w:rsidR="008C3F73" w:rsidRPr="00761FB1" w:rsidTr="00A87FD3">
        <w:trPr>
          <w:trHeight w:val="705"/>
        </w:trPr>
        <w:tc>
          <w:tcPr>
            <w:tcW w:w="540" w:type="dxa"/>
            <w:noWrap/>
          </w:tcPr>
          <w:p w:rsidR="008C3F73" w:rsidRPr="00A87FD3" w:rsidRDefault="008C3F73" w:rsidP="00A87FD3">
            <w:pPr>
              <w:jc w:val="center"/>
              <w:rPr>
                <w:b/>
                <w:bCs/>
              </w:rPr>
            </w:pPr>
            <w:r w:rsidRPr="00A87FD3">
              <w:rPr>
                <w:b/>
                <w:bCs/>
              </w:rPr>
              <w:t>3.</w:t>
            </w:r>
          </w:p>
        </w:tc>
        <w:tc>
          <w:tcPr>
            <w:tcW w:w="7965" w:type="dxa"/>
            <w:noWrap/>
          </w:tcPr>
          <w:p w:rsidR="008C3F73" w:rsidRPr="00A87FD3" w:rsidRDefault="008C3F73" w:rsidP="00A87FD3">
            <w:pPr>
              <w:jc w:val="both"/>
              <w:rPr>
                <w:b/>
                <w:bCs/>
              </w:rPr>
            </w:pPr>
            <w:r w:rsidRPr="00A87FD3">
              <w:rPr>
                <w:b/>
                <w:bCs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4111" w:type="dxa"/>
            <w:gridSpan w:val="2"/>
            <w:noWrap/>
          </w:tcPr>
          <w:p w:rsidR="008C3F73" w:rsidRPr="00A87FD3" w:rsidRDefault="008C3F73" w:rsidP="0046096F">
            <w:pPr>
              <w:rPr>
                <w:b/>
                <w:bCs/>
              </w:rPr>
            </w:pPr>
            <w:r w:rsidRPr="00A87FD3">
              <w:rPr>
                <w:b/>
                <w:bCs/>
              </w:rPr>
              <w:t xml:space="preserve">        03 0 00 00000</w:t>
            </w:r>
          </w:p>
        </w:tc>
        <w:tc>
          <w:tcPr>
            <w:tcW w:w="1985" w:type="dxa"/>
            <w:noWrap/>
          </w:tcPr>
          <w:p w:rsidR="008C3F73" w:rsidRPr="00A87FD3" w:rsidRDefault="008C3F73" w:rsidP="00A87FD3">
            <w:pPr>
              <w:jc w:val="center"/>
              <w:rPr>
                <w:b/>
                <w:bCs/>
              </w:rPr>
            </w:pPr>
            <w:r w:rsidRPr="00A87FD3">
              <w:rPr>
                <w:b/>
                <w:bCs/>
              </w:rPr>
              <w:t>40490,3</w:t>
            </w:r>
          </w:p>
        </w:tc>
      </w:tr>
      <w:tr w:rsidR="008C3F73" w:rsidRPr="00761FB1" w:rsidTr="00A87FD3">
        <w:trPr>
          <w:trHeight w:val="424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Отдельные мероприятия муниципальной программы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03 1 00 00000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40490,3</w:t>
            </w:r>
          </w:p>
        </w:tc>
      </w:tr>
      <w:tr w:rsidR="008C3F73" w:rsidRPr="00761FB1" w:rsidTr="00A87FD3">
        <w:trPr>
          <w:trHeight w:val="543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Совершенствование деятельности муниципальных учреждений культуры, проведение культурно-массовых мероприятий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03 1 01 00000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39115,7</w:t>
            </w:r>
          </w:p>
        </w:tc>
      </w:tr>
      <w:tr w:rsidR="008C3F73" w:rsidRPr="00761FB1" w:rsidTr="00A87FD3">
        <w:trPr>
          <w:trHeight w:val="552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</w:tcPr>
          <w:p w:rsidR="008C3F73" w:rsidRPr="00761FB1" w:rsidRDefault="008C3F73" w:rsidP="00A87FD3">
            <w:pPr>
              <w:jc w:val="both"/>
            </w:pPr>
            <w:r w:rsidRPr="00761FB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03 1 01 00590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34398,6</w:t>
            </w:r>
          </w:p>
        </w:tc>
      </w:tr>
      <w:tr w:rsidR="008C3F73" w:rsidRPr="00761FB1" w:rsidTr="00A87FD3">
        <w:trPr>
          <w:trHeight w:val="984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03 1 01 00590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2579,6</w:t>
            </w:r>
          </w:p>
        </w:tc>
      </w:tr>
      <w:tr w:rsidR="008C3F73" w:rsidRPr="00761FB1" w:rsidTr="00A87FD3">
        <w:trPr>
          <w:trHeight w:val="319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03 1 01 00590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200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661,6</w:t>
            </w:r>
          </w:p>
        </w:tc>
      </w:tr>
      <w:tr w:rsidR="008C3F73" w:rsidRPr="00761FB1" w:rsidTr="00A87FD3">
        <w:trPr>
          <w:trHeight w:val="136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03 1 01 00590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600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31137,4</w:t>
            </w:r>
          </w:p>
        </w:tc>
      </w:tr>
      <w:tr w:rsidR="008C3F73" w:rsidRPr="00761FB1" w:rsidTr="00A87FD3">
        <w:trPr>
          <w:trHeight w:val="278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</w:tcPr>
          <w:p w:rsidR="008C3F73" w:rsidRPr="00761FB1" w:rsidRDefault="008C3F73" w:rsidP="00A87FD3">
            <w:pPr>
              <w:jc w:val="both"/>
            </w:pPr>
            <w:r w:rsidRPr="00761FB1">
              <w:t>Иные бюджетные ассигнования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03 1 01 00590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800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20,0</w:t>
            </w:r>
          </w:p>
        </w:tc>
      </w:tr>
      <w:tr w:rsidR="008C3F73" w:rsidRPr="00761FB1" w:rsidTr="00A87FD3">
        <w:trPr>
          <w:trHeight w:val="420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</w:tcPr>
          <w:p w:rsidR="008C3F73" w:rsidRPr="00761FB1" w:rsidRDefault="008C3F73" w:rsidP="00A87FD3">
            <w:pPr>
              <w:jc w:val="both"/>
            </w:pPr>
            <w:r w:rsidRPr="00761FB1">
              <w:t>Реализация мероприятий муниципальной программы "Развитие культуры"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03 1 01 10250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2134,3</w:t>
            </w:r>
          </w:p>
        </w:tc>
      </w:tr>
      <w:tr w:rsidR="008C3F73" w:rsidRPr="00761FB1" w:rsidTr="00A87FD3">
        <w:trPr>
          <w:trHeight w:val="398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03 1 01 10250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200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2134,3</w:t>
            </w:r>
          </w:p>
        </w:tc>
      </w:tr>
      <w:tr w:rsidR="008C3F73" w:rsidRPr="00761FB1" w:rsidTr="00A87FD3">
        <w:trPr>
          <w:trHeight w:val="831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Организация библиотечного обслуживания населения, комплектование и обеспечение сохранности библиотечных фондов библиотек поселений, межпоселенческой библиотеки муниципального района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03 1 01 L5190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47,4</w:t>
            </w:r>
          </w:p>
        </w:tc>
      </w:tr>
      <w:tr w:rsidR="008C3F73" w:rsidRPr="00761FB1" w:rsidTr="00A87FD3">
        <w:trPr>
          <w:trHeight w:val="559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03 1 01 L5190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200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47,4</w:t>
            </w:r>
          </w:p>
        </w:tc>
      </w:tr>
      <w:tr w:rsidR="008C3F73" w:rsidRPr="00761FB1" w:rsidTr="00A87FD3">
        <w:trPr>
          <w:trHeight w:val="709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</w:tcPr>
          <w:p w:rsidR="008C3F73" w:rsidRPr="00761FB1" w:rsidRDefault="008C3F73" w:rsidP="00A87FD3">
            <w:pPr>
              <w:jc w:val="both"/>
            </w:pPr>
            <w:r w:rsidRPr="00761FB1">
              <w:t xml:space="preserve">Поэтапное повышение уровня средней заработной платы работников муниципальных учреждений Краснодарского края в целях выполнения указов Президента Российской Федерации 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03 1 01 S0120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813,4</w:t>
            </w:r>
          </w:p>
        </w:tc>
      </w:tr>
      <w:tr w:rsidR="008C3F73" w:rsidRPr="00761FB1" w:rsidTr="00A87FD3">
        <w:trPr>
          <w:trHeight w:val="862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03 1 01 S0120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813,4</w:t>
            </w:r>
          </w:p>
        </w:tc>
      </w:tr>
      <w:tr w:rsidR="008C3F73" w:rsidRPr="00761FB1" w:rsidTr="00A87FD3">
        <w:trPr>
          <w:trHeight w:val="453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Укрепление материально-технической базы, техническое оснащение муниципальных учреждений культуры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03 1 01 S0640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1722,0</w:t>
            </w:r>
          </w:p>
        </w:tc>
      </w:tr>
      <w:tr w:rsidR="008C3F73" w:rsidRPr="00761FB1" w:rsidTr="00A87FD3">
        <w:trPr>
          <w:trHeight w:val="319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03 1 01 S0640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600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1722,0</w:t>
            </w:r>
          </w:p>
        </w:tc>
      </w:tr>
      <w:tr w:rsidR="008C3F73" w:rsidRPr="00761FB1" w:rsidTr="00A87FD3">
        <w:trPr>
          <w:trHeight w:val="186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 xml:space="preserve">Укрепление кадрового потенциала муниципальных учреждений 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03 1 02 00000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380,4</w:t>
            </w:r>
          </w:p>
        </w:tc>
      </w:tr>
      <w:tr w:rsidR="008C3F73" w:rsidRPr="00761FB1" w:rsidTr="00A87FD3">
        <w:trPr>
          <w:trHeight w:val="1891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</w:tcPr>
          <w:p w:rsidR="008C3F73" w:rsidRPr="00761FB1" w:rsidRDefault="008C3F73" w:rsidP="00A87FD3">
            <w:pPr>
              <w:jc w:val="both"/>
            </w:pPr>
            <w:r w:rsidRPr="00761FB1"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>
              <w:t xml:space="preserve"> </w:t>
            </w:r>
            <w:r w:rsidRPr="00761FB1">
              <w:t>рабочих поселках(поселках городского типа) Краснодарского края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03 1 02 60820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380,4</w:t>
            </w:r>
          </w:p>
        </w:tc>
      </w:tr>
      <w:tr w:rsidR="008C3F73" w:rsidRPr="00761FB1" w:rsidTr="00A87FD3">
        <w:trPr>
          <w:trHeight w:val="373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03 1 02 60820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600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380,4</w:t>
            </w:r>
          </w:p>
        </w:tc>
      </w:tr>
      <w:tr w:rsidR="008C3F73" w:rsidRPr="00761FB1" w:rsidTr="00A87FD3">
        <w:trPr>
          <w:trHeight w:val="240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Обеспечение деятельности органов местного самоуправления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03 1 03 00000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994,2</w:t>
            </w:r>
          </w:p>
        </w:tc>
      </w:tr>
      <w:tr w:rsidR="008C3F73" w:rsidRPr="00761FB1" w:rsidTr="00A87FD3">
        <w:trPr>
          <w:trHeight w:val="510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Расходы на обеспечение функций  органов местного самоуправления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03 1 03 00190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994,2</w:t>
            </w:r>
          </w:p>
        </w:tc>
      </w:tr>
      <w:tr w:rsidR="008C3F73" w:rsidRPr="00761FB1" w:rsidTr="00A87FD3">
        <w:trPr>
          <w:trHeight w:val="845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03 1 03 00190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936,5</w:t>
            </w:r>
          </w:p>
        </w:tc>
      </w:tr>
      <w:tr w:rsidR="008C3F73" w:rsidRPr="00761FB1" w:rsidTr="00A87FD3">
        <w:trPr>
          <w:trHeight w:val="436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03 1 03 00190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200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57,3</w:t>
            </w:r>
          </w:p>
        </w:tc>
      </w:tr>
      <w:tr w:rsidR="008C3F73" w:rsidRPr="00761FB1" w:rsidTr="00A87FD3">
        <w:trPr>
          <w:trHeight w:val="375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</w:tcPr>
          <w:p w:rsidR="008C3F73" w:rsidRPr="00761FB1" w:rsidRDefault="008C3F73" w:rsidP="00A87FD3">
            <w:pPr>
              <w:jc w:val="both"/>
            </w:pPr>
            <w:r w:rsidRPr="00761FB1">
              <w:t>Иные бюджетные ассигнования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03 1 03 00190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800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0,4</w:t>
            </w:r>
          </w:p>
        </w:tc>
      </w:tr>
      <w:tr w:rsidR="008C3F73" w:rsidRPr="00761FB1" w:rsidTr="00A87FD3">
        <w:trPr>
          <w:trHeight w:val="619"/>
        </w:trPr>
        <w:tc>
          <w:tcPr>
            <w:tcW w:w="540" w:type="dxa"/>
            <w:noWrap/>
          </w:tcPr>
          <w:p w:rsidR="008C3F73" w:rsidRPr="00A87FD3" w:rsidRDefault="008C3F73" w:rsidP="00A87FD3">
            <w:pPr>
              <w:jc w:val="center"/>
              <w:rPr>
                <w:b/>
                <w:bCs/>
              </w:rPr>
            </w:pPr>
            <w:r w:rsidRPr="00A87FD3">
              <w:rPr>
                <w:b/>
                <w:bCs/>
              </w:rPr>
              <w:t>4.</w:t>
            </w:r>
          </w:p>
        </w:tc>
        <w:tc>
          <w:tcPr>
            <w:tcW w:w="7965" w:type="dxa"/>
            <w:noWrap/>
          </w:tcPr>
          <w:p w:rsidR="008C3F73" w:rsidRPr="00A87FD3" w:rsidRDefault="008C3F73" w:rsidP="00A87FD3">
            <w:pPr>
              <w:jc w:val="both"/>
              <w:rPr>
                <w:b/>
                <w:bCs/>
              </w:rPr>
            </w:pPr>
            <w:r w:rsidRPr="00A87FD3">
              <w:rPr>
                <w:b/>
                <w:bCs/>
              </w:rPr>
              <w:t>Муниципальная программа муниципального образования Выселковский район "Развитие физической культуры и спорта"</w:t>
            </w:r>
          </w:p>
        </w:tc>
        <w:tc>
          <w:tcPr>
            <w:tcW w:w="4111" w:type="dxa"/>
            <w:gridSpan w:val="2"/>
            <w:noWrap/>
          </w:tcPr>
          <w:p w:rsidR="008C3F73" w:rsidRPr="00A87FD3" w:rsidRDefault="008C3F73" w:rsidP="002C27A2">
            <w:pPr>
              <w:rPr>
                <w:b/>
                <w:bCs/>
              </w:rPr>
            </w:pPr>
            <w:r w:rsidRPr="00A87FD3">
              <w:rPr>
                <w:b/>
                <w:bCs/>
              </w:rPr>
              <w:t xml:space="preserve">         04 0 00 00000</w:t>
            </w:r>
          </w:p>
        </w:tc>
        <w:tc>
          <w:tcPr>
            <w:tcW w:w="1985" w:type="dxa"/>
            <w:noWrap/>
          </w:tcPr>
          <w:p w:rsidR="008C3F73" w:rsidRPr="00A87FD3" w:rsidRDefault="008C3F73" w:rsidP="00A87FD3">
            <w:pPr>
              <w:jc w:val="center"/>
              <w:rPr>
                <w:b/>
                <w:bCs/>
              </w:rPr>
            </w:pPr>
            <w:r w:rsidRPr="00A87FD3">
              <w:rPr>
                <w:b/>
                <w:bCs/>
              </w:rPr>
              <w:t>1300,0</w:t>
            </w:r>
          </w:p>
        </w:tc>
      </w:tr>
      <w:tr w:rsidR="008C3F73" w:rsidRPr="00761FB1" w:rsidTr="00A87FD3">
        <w:trPr>
          <w:trHeight w:val="273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Отдельные мероприятия муниципальной программы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04 1 00 00000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1300,0</w:t>
            </w:r>
          </w:p>
        </w:tc>
      </w:tr>
      <w:tr w:rsidR="008C3F73" w:rsidRPr="00761FB1" w:rsidTr="00A87FD3">
        <w:trPr>
          <w:trHeight w:val="561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 xml:space="preserve">Физическое воспитание и физическое развитие граждан, посредством организации и проведения спортивных мероприятий  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04 1 01 00000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1300,0</w:t>
            </w:r>
          </w:p>
        </w:tc>
      </w:tr>
      <w:tr w:rsidR="008C3F73" w:rsidRPr="00761FB1" w:rsidTr="00A87FD3">
        <w:trPr>
          <w:trHeight w:val="555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Реализация мероприятий муниципальной программы "Развитие физической культуры и спорта"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04 1 01 10110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1050,0</w:t>
            </w:r>
          </w:p>
        </w:tc>
      </w:tr>
      <w:tr w:rsidR="008C3F73" w:rsidRPr="00761FB1" w:rsidTr="00A87FD3">
        <w:trPr>
          <w:trHeight w:val="549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04 1 01 10110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200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1050,0</w:t>
            </w:r>
          </w:p>
        </w:tc>
      </w:tr>
      <w:tr w:rsidR="008C3F73" w:rsidRPr="00761FB1" w:rsidTr="00A87FD3">
        <w:trPr>
          <w:trHeight w:val="557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 xml:space="preserve">Содействие развитию физической культуры и спорта в образовательных организациях 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04 1 01 10360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250,0</w:t>
            </w:r>
          </w:p>
        </w:tc>
      </w:tr>
      <w:tr w:rsidR="008C3F73" w:rsidRPr="00761FB1" w:rsidTr="00A87FD3">
        <w:trPr>
          <w:trHeight w:val="565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04 1 01 10360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600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250,0</w:t>
            </w:r>
          </w:p>
        </w:tc>
      </w:tr>
      <w:tr w:rsidR="008C3F73" w:rsidRPr="00761FB1" w:rsidTr="00A87FD3">
        <w:trPr>
          <w:trHeight w:val="545"/>
        </w:trPr>
        <w:tc>
          <w:tcPr>
            <w:tcW w:w="540" w:type="dxa"/>
            <w:noWrap/>
          </w:tcPr>
          <w:p w:rsidR="008C3F73" w:rsidRPr="00A87FD3" w:rsidRDefault="008C3F73" w:rsidP="00A87FD3">
            <w:pPr>
              <w:jc w:val="center"/>
              <w:rPr>
                <w:b/>
                <w:bCs/>
              </w:rPr>
            </w:pPr>
            <w:r w:rsidRPr="00A87FD3">
              <w:rPr>
                <w:b/>
                <w:bCs/>
              </w:rPr>
              <w:t>5.</w:t>
            </w:r>
          </w:p>
        </w:tc>
        <w:tc>
          <w:tcPr>
            <w:tcW w:w="7965" w:type="dxa"/>
            <w:noWrap/>
          </w:tcPr>
          <w:p w:rsidR="008C3F73" w:rsidRPr="00A87FD3" w:rsidRDefault="008C3F73" w:rsidP="00A87FD3">
            <w:pPr>
              <w:jc w:val="both"/>
              <w:rPr>
                <w:b/>
                <w:bCs/>
              </w:rPr>
            </w:pPr>
            <w:r w:rsidRPr="00A87FD3">
              <w:rPr>
                <w:b/>
                <w:bCs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4111" w:type="dxa"/>
            <w:gridSpan w:val="2"/>
            <w:noWrap/>
          </w:tcPr>
          <w:p w:rsidR="008C3F73" w:rsidRPr="00A87FD3" w:rsidRDefault="008C3F73" w:rsidP="002C27A2">
            <w:pPr>
              <w:rPr>
                <w:b/>
                <w:bCs/>
              </w:rPr>
            </w:pPr>
            <w:r w:rsidRPr="00A87FD3">
              <w:rPr>
                <w:b/>
                <w:bCs/>
              </w:rPr>
              <w:t xml:space="preserve">         05 0 00 00000</w:t>
            </w:r>
          </w:p>
        </w:tc>
        <w:tc>
          <w:tcPr>
            <w:tcW w:w="1985" w:type="dxa"/>
            <w:noWrap/>
          </w:tcPr>
          <w:p w:rsidR="008C3F73" w:rsidRPr="00A87FD3" w:rsidRDefault="008C3F73" w:rsidP="00A87FD3">
            <w:pPr>
              <w:jc w:val="center"/>
              <w:rPr>
                <w:b/>
                <w:bCs/>
              </w:rPr>
            </w:pPr>
            <w:r w:rsidRPr="00A87FD3">
              <w:rPr>
                <w:b/>
                <w:bCs/>
              </w:rPr>
              <w:t>22604,8</w:t>
            </w:r>
          </w:p>
        </w:tc>
      </w:tr>
      <w:tr w:rsidR="008C3F73" w:rsidRPr="00761FB1" w:rsidTr="00A87FD3">
        <w:trPr>
          <w:trHeight w:val="270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Отдельные  мероприятия муниципальной программы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05 1 00 00000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22604,8</w:t>
            </w:r>
          </w:p>
        </w:tc>
      </w:tr>
      <w:tr w:rsidR="008C3F73" w:rsidRPr="00761FB1" w:rsidTr="00A87FD3">
        <w:trPr>
          <w:trHeight w:val="840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Организация и проведение мероприятий, направленных на профилактику семейного неблагополучия, социально-средовую реабилитацию и адаптацию подростков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05 1 01 00000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85,0</w:t>
            </w:r>
          </w:p>
        </w:tc>
      </w:tr>
      <w:tr w:rsidR="008C3F73" w:rsidRPr="00761FB1" w:rsidTr="00A87FD3">
        <w:trPr>
          <w:trHeight w:val="555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Проведение мероприятий, способствующих нравственному и духовному развитию детей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05 1 01 10450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85,0</w:t>
            </w:r>
          </w:p>
        </w:tc>
      </w:tr>
      <w:tr w:rsidR="008C3F73" w:rsidRPr="00761FB1" w:rsidTr="00A87FD3">
        <w:trPr>
          <w:trHeight w:val="563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05 1 01 10450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200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50,0</w:t>
            </w:r>
          </w:p>
        </w:tc>
      </w:tr>
      <w:tr w:rsidR="008C3F73" w:rsidRPr="00761FB1" w:rsidTr="00A87FD3">
        <w:trPr>
          <w:trHeight w:val="136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05 1 01 10450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600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35,0</w:t>
            </w:r>
          </w:p>
        </w:tc>
      </w:tr>
      <w:tr w:rsidR="008C3F73" w:rsidRPr="00761FB1" w:rsidTr="00A87FD3">
        <w:trPr>
          <w:trHeight w:val="510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Обеспечение отдыха, оздоровления и занятости детей и подростков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05 1 02 00000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3923,2</w:t>
            </w:r>
          </w:p>
        </w:tc>
      </w:tr>
      <w:tr w:rsidR="008C3F73" w:rsidRPr="00761FB1" w:rsidTr="00A87FD3">
        <w:trPr>
          <w:trHeight w:val="450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Реализация мероприятий муниципальной программы "Дети Кубани"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05 1 02 10240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2036,9</w:t>
            </w:r>
          </w:p>
        </w:tc>
      </w:tr>
      <w:tr w:rsidR="008C3F73" w:rsidRPr="00761FB1" w:rsidTr="00A87FD3">
        <w:trPr>
          <w:trHeight w:val="718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05 1 02 10240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200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1447,3</w:t>
            </w:r>
          </w:p>
        </w:tc>
      </w:tr>
      <w:tr w:rsidR="008C3F73" w:rsidRPr="00761FB1" w:rsidTr="00A87FD3">
        <w:trPr>
          <w:trHeight w:val="558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05 1 02 10240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600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589,6</w:t>
            </w:r>
          </w:p>
        </w:tc>
      </w:tr>
      <w:tr w:rsidR="008C3F73" w:rsidRPr="00761FB1" w:rsidTr="00A87FD3">
        <w:trPr>
          <w:trHeight w:val="1119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Организация подвоза детей-сирот и детей, оставшихся без попечения родителей, находящихся под опекой (попечительством), в приемных или патронатных семьях (в том числе кровных детей) к месту лечения и обратно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05 1 02 60840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21,5</w:t>
            </w:r>
          </w:p>
        </w:tc>
      </w:tr>
      <w:tr w:rsidR="008C3F73" w:rsidRPr="00761FB1" w:rsidTr="00A87FD3">
        <w:trPr>
          <w:trHeight w:val="567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05 1 02 60840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200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21,5</w:t>
            </w:r>
          </w:p>
        </w:tc>
      </w:tr>
      <w:tr w:rsidR="008C3F73" w:rsidRPr="00761FB1" w:rsidTr="00A87FD3">
        <w:trPr>
          <w:trHeight w:val="547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Реализация мероприятий государственной программы Краснодарского края "Дети Кубани" (средства районного бюджета)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05 1 02 S0590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1864,8</w:t>
            </w:r>
          </w:p>
        </w:tc>
      </w:tr>
      <w:tr w:rsidR="008C3F73" w:rsidRPr="00761FB1" w:rsidTr="00A87FD3">
        <w:trPr>
          <w:trHeight w:val="556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05 1 02 S0590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600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1864,8</w:t>
            </w:r>
          </w:p>
        </w:tc>
      </w:tr>
      <w:tr w:rsidR="008C3F73" w:rsidRPr="00761FB1" w:rsidTr="00A87FD3">
        <w:trPr>
          <w:trHeight w:val="252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Организация и проведение социально-значимых мероприятий для детей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05 1 03 00000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1096,3</w:t>
            </w:r>
          </w:p>
        </w:tc>
      </w:tr>
      <w:tr w:rsidR="008C3F73" w:rsidRPr="00761FB1" w:rsidTr="00A87FD3">
        <w:trPr>
          <w:trHeight w:val="397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Реализация мероприятий муниципальной программы "Дети Кубани"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05 1 03 10240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1096,3</w:t>
            </w:r>
          </w:p>
        </w:tc>
      </w:tr>
      <w:tr w:rsidR="008C3F73" w:rsidRPr="00761FB1" w:rsidTr="00A87FD3">
        <w:trPr>
          <w:trHeight w:val="290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05 1 03 10240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200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865,4</w:t>
            </w:r>
          </w:p>
        </w:tc>
      </w:tr>
      <w:tr w:rsidR="008C3F73" w:rsidRPr="00761FB1" w:rsidTr="00A87FD3">
        <w:trPr>
          <w:trHeight w:val="298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Социальное обеспечение и иные выплаты населению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05 1 03 10240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300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150,6</w:t>
            </w:r>
          </w:p>
        </w:tc>
      </w:tr>
      <w:tr w:rsidR="008C3F73" w:rsidRPr="00761FB1" w:rsidTr="00A87FD3">
        <w:trPr>
          <w:trHeight w:val="543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05 1 03 10240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600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80,3</w:t>
            </w:r>
          </w:p>
        </w:tc>
      </w:tr>
      <w:tr w:rsidR="008C3F73" w:rsidRPr="00761FB1" w:rsidTr="00A87FD3">
        <w:trPr>
          <w:trHeight w:val="551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Государственная поддержка детей-сирот и детей, оставшихся без попечения родителей, а также лиц из их числа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05 1 04 00000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17500,3</w:t>
            </w:r>
          </w:p>
        </w:tc>
      </w:tr>
      <w:tr w:rsidR="008C3F73" w:rsidRPr="00761FB1" w:rsidTr="00A87FD3">
        <w:trPr>
          <w:trHeight w:val="136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Осуществление отдельных государственных полномочий по обеспечению жилыми помещениями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Краснодарского края"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05 1 04 62730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17096,2</w:t>
            </w:r>
          </w:p>
        </w:tc>
      </w:tr>
      <w:tr w:rsidR="008C3F73" w:rsidRPr="00761FB1" w:rsidTr="00A87FD3">
        <w:trPr>
          <w:trHeight w:val="566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05 1 04 62730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400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17096,2</w:t>
            </w:r>
          </w:p>
        </w:tc>
      </w:tr>
      <w:tr w:rsidR="008C3F73" w:rsidRPr="00761FB1" w:rsidTr="00A87FD3">
        <w:trPr>
          <w:trHeight w:val="1680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</w:tcPr>
          <w:p w:rsidR="008C3F73" w:rsidRPr="00761FB1" w:rsidRDefault="008C3F73" w:rsidP="00A87FD3">
            <w:pPr>
              <w:jc w:val="both"/>
            </w:pPr>
            <w:r w:rsidRPr="00761FB1">
              <w:t>Выплата единовременного пособия детям-сиротам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05 1 04 60580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0,0</w:t>
            </w:r>
          </w:p>
        </w:tc>
      </w:tr>
      <w:tr w:rsidR="008C3F73" w:rsidRPr="00761FB1" w:rsidTr="00A87FD3">
        <w:trPr>
          <w:trHeight w:val="435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Социальное обеспечение и иные выплаты населению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05 1 04 60580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300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0,0</w:t>
            </w:r>
          </w:p>
        </w:tc>
      </w:tr>
      <w:tr w:rsidR="008C3F73" w:rsidRPr="00761FB1" w:rsidTr="00A87FD3">
        <w:trPr>
          <w:trHeight w:val="2376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</w:t>
            </w:r>
            <w:r>
              <w:t xml:space="preserve"> </w:t>
            </w:r>
            <w:r w:rsidRPr="00761FB1">
              <w:t>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 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 специализированного жилищного фонда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05 1 04 62340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404,1</w:t>
            </w:r>
          </w:p>
        </w:tc>
      </w:tr>
      <w:tr w:rsidR="008C3F73" w:rsidRPr="00761FB1" w:rsidTr="00A87FD3">
        <w:trPr>
          <w:trHeight w:val="1008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05 1 04 62340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390,5</w:t>
            </w:r>
          </w:p>
        </w:tc>
      </w:tr>
      <w:tr w:rsidR="008C3F73" w:rsidRPr="00761FB1" w:rsidTr="00A87FD3">
        <w:trPr>
          <w:trHeight w:val="485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05 1 04 62340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200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13,6</w:t>
            </w:r>
          </w:p>
        </w:tc>
      </w:tr>
      <w:tr w:rsidR="008C3F73" w:rsidRPr="00761FB1" w:rsidTr="00A87FD3">
        <w:trPr>
          <w:trHeight w:val="479"/>
        </w:trPr>
        <w:tc>
          <w:tcPr>
            <w:tcW w:w="540" w:type="dxa"/>
            <w:noWrap/>
          </w:tcPr>
          <w:p w:rsidR="008C3F73" w:rsidRPr="00A87FD3" w:rsidRDefault="008C3F73" w:rsidP="00A87FD3">
            <w:pPr>
              <w:jc w:val="center"/>
              <w:rPr>
                <w:b/>
                <w:bCs/>
              </w:rPr>
            </w:pPr>
            <w:r w:rsidRPr="00A87FD3">
              <w:rPr>
                <w:b/>
                <w:bCs/>
              </w:rPr>
              <w:t>6.</w:t>
            </w:r>
          </w:p>
        </w:tc>
        <w:tc>
          <w:tcPr>
            <w:tcW w:w="7965" w:type="dxa"/>
            <w:noWrap/>
          </w:tcPr>
          <w:p w:rsidR="008C3F73" w:rsidRPr="00A87FD3" w:rsidRDefault="008C3F73" w:rsidP="00A87FD3">
            <w:pPr>
              <w:jc w:val="both"/>
              <w:rPr>
                <w:b/>
                <w:bCs/>
              </w:rPr>
            </w:pPr>
            <w:r w:rsidRPr="00A87FD3">
              <w:rPr>
                <w:b/>
                <w:bCs/>
              </w:rPr>
              <w:t>Муниципальная программа муниципального образования Выселковский район "Молодёжь Выселковского района"</w:t>
            </w:r>
          </w:p>
        </w:tc>
        <w:tc>
          <w:tcPr>
            <w:tcW w:w="4111" w:type="dxa"/>
            <w:gridSpan w:val="2"/>
            <w:noWrap/>
          </w:tcPr>
          <w:p w:rsidR="008C3F73" w:rsidRPr="00A87FD3" w:rsidRDefault="008C3F73" w:rsidP="00A87FD3">
            <w:pPr>
              <w:jc w:val="center"/>
              <w:rPr>
                <w:b/>
                <w:bCs/>
              </w:rPr>
            </w:pPr>
            <w:r w:rsidRPr="00A87FD3">
              <w:rPr>
                <w:b/>
                <w:bCs/>
              </w:rPr>
              <w:t>06 0 00 00000</w:t>
            </w:r>
          </w:p>
        </w:tc>
        <w:tc>
          <w:tcPr>
            <w:tcW w:w="1985" w:type="dxa"/>
            <w:noWrap/>
          </w:tcPr>
          <w:p w:rsidR="008C3F73" w:rsidRPr="00A87FD3" w:rsidRDefault="008C3F73" w:rsidP="00A87FD3">
            <w:pPr>
              <w:jc w:val="center"/>
              <w:rPr>
                <w:b/>
                <w:bCs/>
              </w:rPr>
            </w:pPr>
            <w:r w:rsidRPr="00A87FD3">
              <w:rPr>
                <w:b/>
                <w:bCs/>
              </w:rPr>
              <w:t>3768,0</w:t>
            </w:r>
          </w:p>
        </w:tc>
      </w:tr>
      <w:tr w:rsidR="008C3F73" w:rsidRPr="00761FB1" w:rsidTr="00A87FD3">
        <w:trPr>
          <w:trHeight w:val="345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Отдельные  мероприятия муниципальной программы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06 1 00 00000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3768,0</w:t>
            </w:r>
          </w:p>
        </w:tc>
      </w:tr>
      <w:tr w:rsidR="008C3F73" w:rsidRPr="00761FB1" w:rsidTr="00A87FD3">
        <w:trPr>
          <w:trHeight w:val="280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Повышение эффективности деятельности по реализации молодежной политики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06 1 01 00000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2761,0</w:t>
            </w:r>
          </w:p>
        </w:tc>
      </w:tr>
      <w:tr w:rsidR="008C3F73" w:rsidRPr="00761FB1" w:rsidTr="00A87FD3">
        <w:trPr>
          <w:trHeight w:val="278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06 1 01 00590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2761,0</w:t>
            </w:r>
          </w:p>
        </w:tc>
      </w:tr>
      <w:tr w:rsidR="008C3F73" w:rsidRPr="00761FB1" w:rsidTr="00A87FD3">
        <w:trPr>
          <w:trHeight w:val="703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06 1 01 00590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2687,0</w:t>
            </w:r>
          </w:p>
        </w:tc>
      </w:tr>
      <w:tr w:rsidR="008C3F73" w:rsidRPr="00761FB1" w:rsidTr="00A87FD3">
        <w:trPr>
          <w:trHeight w:val="152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06 1 01 00590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200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73,1</w:t>
            </w:r>
          </w:p>
        </w:tc>
      </w:tr>
      <w:tr w:rsidR="008C3F73" w:rsidRPr="00761FB1" w:rsidTr="00A87FD3">
        <w:trPr>
          <w:trHeight w:val="160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</w:tcPr>
          <w:p w:rsidR="008C3F73" w:rsidRPr="00761FB1" w:rsidRDefault="008C3F73" w:rsidP="00A87FD3">
            <w:pPr>
              <w:jc w:val="both"/>
            </w:pPr>
            <w:r w:rsidRPr="00761FB1">
              <w:t>Иные бюджетные ассигнования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06 1 01 00590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800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0,9</w:t>
            </w:r>
          </w:p>
        </w:tc>
      </w:tr>
      <w:tr w:rsidR="008C3F73" w:rsidRPr="00761FB1" w:rsidTr="00A87FD3">
        <w:trPr>
          <w:trHeight w:val="873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Создание условий для воспитания и развития молодежи, обладающей устойчивой системой нравственных и гражданских ценностей,</w:t>
            </w:r>
            <w:r>
              <w:t xml:space="preserve"> </w:t>
            </w:r>
            <w:r w:rsidRPr="00761FB1">
              <w:t>формирование здорового образа жизни у молодежи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06 1 02 00000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1007,0</w:t>
            </w:r>
          </w:p>
        </w:tc>
      </w:tr>
      <w:tr w:rsidR="008C3F73" w:rsidRPr="00761FB1" w:rsidTr="00A87FD3">
        <w:trPr>
          <w:trHeight w:val="701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Реализация мероприятий муниципальной программы "Молодежь Выселковского района"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06 1 02 10230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1007,0</w:t>
            </w:r>
          </w:p>
        </w:tc>
      </w:tr>
      <w:tr w:rsidR="008C3F73" w:rsidRPr="00761FB1" w:rsidTr="00A87FD3">
        <w:trPr>
          <w:trHeight w:val="541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 xml:space="preserve">06 1 02 10230 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200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1007,0</w:t>
            </w:r>
          </w:p>
        </w:tc>
      </w:tr>
      <w:tr w:rsidR="008C3F73" w:rsidRPr="00761FB1" w:rsidTr="00A87FD3">
        <w:trPr>
          <w:trHeight w:val="691"/>
        </w:trPr>
        <w:tc>
          <w:tcPr>
            <w:tcW w:w="540" w:type="dxa"/>
            <w:noWrap/>
          </w:tcPr>
          <w:p w:rsidR="008C3F73" w:rsidRPr="00A87FD3" w:rsidRDefault="008C3F73" w:rsidP="00A87FD3">
            <w:pPr>
              <w:jc w:val="center"/>
              <w:rPr>
                <w:b/>
                <w:bCs/>
              </w:rPr>
            </w:pPr>
            <w:r w:rsidRPr="00A87FD3">
              <w:rPr>
                <w:b/>
                <w:bCs/>
              </w:rPr>
              <w:t>7.</w:t>
            </w:r>
          </w:p>
        </w:tc>
        <w:tc>
          <w:tcPr>
            <w:tcW w:w="7965" w:type="dxa"/>
            <w:noWrap/>
          </w:tcPr>
          <w:p w:rsidR="008C3F73" w:rsidRPr="00A87FD3" w:rsidRDefault="008C3F73" w:rsidP="00A87FD3">
            <w:pPr>
              <w:jc w:val="both"/>
              <w:rPr>
                <w:b/>
                <w:bCs/>
              </w:rPr>
            </w:pPr>
            <w:r w:rsidRPr="00A87FD3">
              <w:rPr>
                <w:b/>
                <w:bCs/>
              </w:rPr>
              <w:t>Муниципальная программа муниципального образования Выселковский район "Обеспечение безопасности населения"</w:t>
            </w:r>
          </w:p>
        </w:tc>
        <w:tc>
          <w:tcPr>
            <w:tcW w:w="4111" w:type="dxa"/>
            <w:gridSpan w:val="2"/>
            <w:noWrap/>
          </w:tcPr>
          <w:p w:rsidR="008C3F73" w:rsidRPr="00A87FD3" w:rsidRDefault="008C3F73" w:rsidP="00CE107A">
            <w:pPr>
              <w:rPr>
                <w:b/>
                <w:bCs/>
              </w:rPr>
            </w:pPr>
            <w:r w:rsidRPr="00A87FD3">
              <w:rPr>
                <w:b/>
                <w:bCs/>
              </w:rPr>
              <w:t xml:space="preserve">         07 0 00 00000</w:t>
            </w:r>
          </w:p>
        </w:tc>
        <w:tc>
          <w:tcPr>
            <w:tcW w:w="1985" w:type="dxa"/>
            <w:noWrap/>
          </w:tcPr>
          <w:p w:rsidR="008C3F73" w:rsidRPr="00A87FD3" w:rsidRDefault="008C3F73" w:rsidP="00A87FD3">
            <w:pPr>
              <w:jc w:val="center"/>
              <w:rPr>
                <w:b/>
                <w:bCs/>
              </w:rPr>
            </w:pPr>
            <w:r w:rsidRPr="00A87FD3">
              <w:rPr>
                <w:b/>
                <w:bCs/>
              </w:rPr>
              <w:t>7432,7</w:t>
            </w:r>
          </w:p>
        </w:tc>
      </w:tr>
      <w:tr w:rsidR="008C3F73" w:rsidRPr="00761FB1" w:rsidTr="00A87FD3">
        <w:trPr>
          <w:trHeight w:val="701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Мероприятия по предупреждению и ликвидации чрезвычайных ситуаций, стихийных бедствий и их последствий, профилактика терроризма и экстремизма в Выселковском районе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07 1 00 00000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7351,7</w:t>
            </w:r>
          </w:p>
        </w:tc>
      </w:tr>
      <w:tr w:rsidR="008C3F73" w:rsidRPr="00761FB1" w:rsidTr="00A87FD3">
        <w:trPr>
          <w:trHeight w:val="429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 xml:space="preserve">Организация и проведение спасательных и других неотложных работ  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07 1 01 00000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7149,7</w:t>
            </w:r>
          </w:p>
        </w:tc>
      </w:tr>
      <w:tr w:rsidR="008C3F73" w:rsidRPr="00761FB1" w:rsidTr="00A87FD3">
        <w:trPr>
          <w:trHeight w:val="549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07 1 01 00590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6871,7</w:t>
            </w:r>
          </w:p>
        </w:tc>
      </w:tr>
      <w:tr w:rsidR="008C3F73" w:rsidRPr="00761FB1" w:rsidTr="00A87FD3">
        <w:trPr>
          <w:trHeight w:val="698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07 1 01 00590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6234,0</w:t>
            </w:r>
          </w:p>
        </w:tc>
      </w:tr>
      <w:tr w:rsidR="008C3F73" w:rsidRPr="00761FB1" w:rsidTr="00A87FD3">
        <w:trPr>
          <w:trHeight w:val="431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07 1 01 00590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200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617,7</w:t>
            </w:r>
          </w:p>
        </w:tc>
      </w:tr>
      <w:tr w:rsidR="008C3F73" w:rsidRPr="00761FB1" w:rsidTr="00A87FD3">
        <w:trPr>
          <w:trHeight w:val="390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</w:tcPr>
          <w:p w:rsidR="008C3F73" w:rsidRPr="00761FB1" w:rsidRDefault="008C3F73" w:rsidP="00A87FD3">
            <w:pPr>
              <w:jc w:val="both"/>
            </w:pPr>
            <w:r w:rsidRPr="00761FB1">
              <w:t>Иные бюджетные ассигнования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07 1 01 00590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800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20,0</w:t>
            </w:r>
          </w:p>
        </w:tc>
      </w:tr>
      <w:tr w:rsidR="008C3F73" w:rsidRPr="00761FB1" w:rsidTr="00A87FD3">
        <w:trPr>
          <w:trHeight w:val="450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 xml:space="preserve">Реализация мероприятий подпрограммы 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07 1 01 10040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278,0</w:t>
            </w:r>
          </w:p>
        </w:tc>
      </w:tr>
      <w:tr w:rsidR="008C3F73" w:rsidRPr="00761FB1" w:rsidTr="00A87FD3">
        <w:trPr>
          <w:trHeight w:val="561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07 1 01 10040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200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278,0</w:t>
            </w:r>
          </w:p>
        </w:tc>
      </w:tr>
      <w:tr w:rsidR="008C3F73" w:rsidRPr="00761FB1" w:rsidTr="00A87FD3">
        <w:trPr>
          <w:trHeight w:val="401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Профилактика терроризма в Краснодарском крае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07 1 02 00000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106,0</w:t>
            </w:r>
          </w:p>
        </w:tc>
      </w:tr>
      <w:tr w:rsidR="008C3F73" w:rsidRPr="00761FB1" w:rsidTr="00A87FD3">
        <w:trPr>
          <w:trHeight w:val="435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 xml:space="preserve">Реализация мероприятий подпрограммы 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07 1 02 10040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106,0</w:t>
            </w:r>
          </w:p>
        </w:tc>
      </w:tr>
      <w:tr w:rsidR="008C3F73" w:rsidRPr="00761FB1" w:rsidTr="00A87FD3">
        <w:trPr>
          <w:trHeight w:val="412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07 1 02 10040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200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106,0</w:t>
            </w:r>
          </w:p>
        </w:tc>
      </w:tr>
      <w:tr w:rsidR="008C3F73" w:rsidRPr="00761FB1" w:rsidTr="00A87FD3">
        <w:trPr>
          <w:trHeight w:val="136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Мероприятия по развитию аппаратно-программного комплекса "Безопасный город"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07 1 03 00000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96,0</w:t>
            </w:r>
          </w:p>
        </w:tc>
      </w:tr>
      <w:tr w:rsidR="008C3F73" w:rsidRPr="00761FB1" w:rsidTr="00A87FD3">
        <w:trPr>
          <w:trHeight w:val="271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 xml:space="preserve">Реализация мероприятий подпрограммы 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07 1 03 10040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96,0</w:t>
            </w:r>
          </w:p>
        </w:tc>
      </w:tr>
      <w:tr w:rsidR="008C3F73" w:rsidRPr="00761FB1" w:rsidTr="00A87FD3">
        <w:trPr>
          <w:trHeight w:val="560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07 1 03 10040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200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96,0</w:t>
            </w:r>
          </w:p>
        </w:tc>
      </w:tr>
      <w:tr w:rsidR="008C3F73" w:rsidRPr="00761FB1" w:rsidTr="00A87FD3">
        <w:trPr>
          <w:trHeight w:val="850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Укрепление правопорядка, профилактика правонарушений, усиление борьбы с преступностью и противодействие коррупции в муниципальном образовании Выселковский район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07 2 00 00000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11,0</w:t>
            </w:r>
          </w:p>
        </w:tc>
      </w:tr>
      <w:tr w:rsidR="008C3F73" w:rsidRPr="00761FB1" w:rsidTr="00A87FD3">
        <w:trPr>
          <w:trHeight w:val="267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Размещение информационных материалов по вопросам охраны общественного порядка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07 2 01 00000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11,0</w:t>
            </w:r>
          </w:p>
        </w:tc>
      </w:tr>
      <w:tr w:rsidR="008C3F73" w:rsidRPr="00761FB1" w:rsidTr="00A87FD3">
        <w:trPr>
          <w:trHeight w:val="417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 xml:space="preserve">Реализация мероприятий подпрограммы 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07 2 01 10050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11,0</w:t>
            </w:r>
          </w:p>
        </w:tc>
      </w:tr>
      <w:tr w:rsidR="008C3F73" w:rsidRPr="00761FB1" w:rsidTr="00A87FD3">
        <w:trPr>
          <w:trHeight w:val="395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07 2 01 10050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200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11,0</w:t>
            </w:r>
          </w:p>
        </w:tc>
      </w:tr>
      <w:tr w:rsidR="008C3F73" w:rsidRPr="00761FB1" w:rsidTr="00A87FD3">
        <w:trPr>
          <w:trHeight w:val="687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</w:tcPr>
          <w:p w:rsidR="008C3F73" w:rsidRPr="00761FB1" w:rsidRDefault="008C3F73" w:rsidP="00A87FD3">
            <w:pPr>
              <w:jc w:val="both"/>
            </w:pPr>
            <w:r w:rsidRPr="00761FB1">
              <w:t>Гармонизация межнациональных отношений и укрепление единства российской нации в муниципальном образовании Выселковский район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07 3 00 00000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10,0</w:t>
            </w:r>
          </w:p>
        </w:tc>
      </w:tr>
      <w:tr w:rsidR="008C3F73" w:rsidRPr="00761FB1" w:rsidTr="00A87FD3">
        <w:trPr>
          <w:trHeight w:val="697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</w:tcPr>
          <w:p w:rsidR="008C3F73" w:rsidRPr="00761FB1" w:rsidRDefault="008C3F73" w:rsidP="00A87FD3">
            <w:pPr>
              <w:jc w:val="both"/>
            </w:pPr>
            <w:r w:rsidRPr="00761FB1">
              <w:t>Сохранение стабильной общественно-политической обстановки на территории муниципального образования Выселковский район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07 3 01 00000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10,0</w:t>
            </w:r>
          </w:p>
        </w:tc>
      </w:tr>
      <w:tr w:rsidR="008C3F73" w:rsidRPr="00761FB1" w:rsidTr="00A87FD3">
        <w:trPr>
          <w:trHeight w:val="405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</w:tcPr>
          <w:p w:rsidR="008C3F73" w:rsidRPr="00761FB1" w:rsidRDefault="008C3F73" w:rsidP="00A87FD3">
            <w:pPr>
              <w:jc w:val="both"/>
            </w:pPr>
            <w:r w:rsidRPr="00761FB1">
              <w:t xml:space="preserve">Реализация мероприятий подпрограммы 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07 3 01 10260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10,0</w:t>
            </w:r>
          </w:p>
        </w:tc>
      </w:tr>
      <w:tr w:rsidR="008C3F73" w:rsidRPr="00761FB1" w:rsidTr="00A87FD3">
        <w:trPr>
          <w:trHeight w:val="287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07 3 01 10260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200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10,0</w:t>
            </w:r>
          </w:p>
        </w:tc>
      </w:tr>
      <w:tr w:rsidR="008C3F73" w:rsidRPr="00761FB1" w:rsidTr="00A87FD3">
        <w:trPr>
          <w:trHeight w:val="437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Развитие и поддержка Выселковского районного казачьего общества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07 4 00 00000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60,0</w:t>
            </w:r>
          </w:p>
        </w:tc>
      </w:tr>
      <w:tr w:rsidR="008C3F73" w:rsidRPr="00761FB1" w:rsidTr="00A87FD3">
        <w:trPr>
          <w:trHeight w:val="90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Реализация государственной политики в отношении казачества в Выселковском районе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07 4 01 00000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60,0</w:t>
            </w:r>
          </w:p>
        </w:tc>
      </w:tr>
      <w:tr w:rsidR="008C3F73" w:rsidRPr="00761FB1" w:rsidTr="00A87FD3">
        <w:trPr>
          <w:trHeight w:val="561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Реализация мероприятий подпрограммы "Развитие и поддержка Выселковского районного казачьего общества"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07 4 01 10270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60,0</w:t>
            </w:r>
          </w:p>
        </w:tc>
      </w:tr>
      <w:tr w:rsidR="008C3F73" w:rsidRPr="00761FB1" w:rsidTr="00A87FD3">
        <w:trPr>
          <w:trHeight w:val="543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07 4 01 10270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200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60,0</w:t>
            </w:r>
          </w:p>
        </w:tc>
      </w:tr>
      <w:tr w:rsidR="008C3F73" w:rsidRPr="00761FB1" w:rsidTr="00A87FD3">
        <w:trPr>
          <w:trHeight w:val="976"/>
        </w:trPr>
        <w:tc>
          <w:tcPr>
            <w:tcW w:w="540" w:type="dxa"/>
            <w:noWrap/>
          </w:tcPr>
          <w:p w:rsidR="008C3F73" w:rsidRPr="00A87FD3" w:rsidRDefault="008C3F73" w:rsidP="00A87FD3">
            <w:pPr>
              <w:jc w:val="center"/>
              <w:rPr>
                <w:b/>
                <w:bCs/>
              </w:rPr>
            </w:pPr>
            <w:r w:rsidRPr="00A87FD3">
              <w:rPr>
                <w:b/>
                <w:bCs/>
              </w:rPr>
              <w:t>8.</w:t>
            </w:r>
          </w:p>
        </w:tc>
        <w:tc>
          <w:tcPr>
            <w:tcW w:w="7965" w:type="dxa"/>
            <w:noWrap/>
          </w:tcPr>
          <w:p w:rsidR="008C3F73" w:rsidRPr="00A87FD3" w:rsidRDefault="008C3F73" w:rsidP="00A87FD3">
            <w:pPr>
              <w:jc w:val="both"/>
              <w:rPr>
                <w:b/>
                <w:bCs/>
              </w:rPr>
            </w:pPr>
            <w:r w:rsidRPr="00A87FD3">
              <w:rPr>
                <w:b/>
                <w:bCs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4111" w:type="dxa"/>
            <w:gridSpan w:val="2"/>
            <w:noWrap/>
          </w:tcPr>
          <w:p w:rsidR="008C3F73" w:rsidRPr="00A87FD3" w:rsidRDefault="008C3F73" w:rsidP="00260FED">
            <w:pPr>
              <w:rPr>
                <w:b/>
                <w:bCs/>
              </w:rPr>
            </w:pPr>
            <w:r w:rsidRPr="00A87FD3">
              <w:rPr>
                <w:b/>
                <w:bCs/>
              </w:rPr>
              <w:t xml:space="preserve">         08 0 00 00000</w:t>
            </w:r>
          </w:p>
        </w:tc>
        <w:tc>
          <w:tcPr>
            <w:tcW w:w="1985" w:type="dxa"/>
            <w:noWrap/>
          </w:tcPr>
          <w:p w:rsidR="008C3F73" w:rsidRPr="00A87FD3" w:rsidRDefault="008C3F73" w:rsidP="00A87FD3">
            <w:pPr>
              <w:jc w:val="center"/>
              <w:rPr>
                <w:b/>
                <w:bCs/>
              </w:rPr>
            </w:pPr>
            <w:r w:rsidRPr="00A87FD3">
              <w:rPr>
                <w:b/>
                <w:bCs/>
              </w:rPr>
              <w:t>15618,3</w:t>
            </w:r>
          </w:p>
        </w:tc>
      </w:tr>
      <w:tr w:rsidR="008C3F73" w:rsidRPr="00761FB1" w:rsidTr="00A87FD3">
        <w:trPr>
          <w:trHeight w:val="451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Развитие общественной инфраструктуры муниципального значения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08 1 00 00000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5180,0</w:t>
            </w:r>
          </w:p>
        </w:tc>
      </w:tr>
      <w:tr w:rsidR="008C3F73" w:rsidRPr="00761FB1" w:rsidTr="00A87FD3">
        <w:trPr>
          <w:trHeight w:val="415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Развитие сети и инфраструктуры образовательных учреждений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08 1 01 00000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2850,0</w:t>
            </w:r>
          </w:p>
        </w:tc>
      </w:tr>
      <w:tr w:rsidR="008C3F73" w:rsidRPr="00761FB1" w:rsidTr="00A87FD3">
        <w:trPr>
          <w:trHeight w:val="393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Строительство объекта "Общеобразовательная школа на 550 мест"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08 1 01 10370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2850,0</w:t>
            </w:r>
          </w:p>
        </w:tc>
      </w:tr>
      <w:tr w:rsidR="008C3F73" w:rsidRPr="00761FB1" w:rsidTr="00A87FD3">
        <w:trPr>
          <w:trHeight w:val="555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08 1 01 10370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400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2850,0</w:t>
            </w:r>
          </w:p>
        </w:tc>
      </w:tr>
      <w:tr w:rsidR="008C3F73" w:rsidRPr="00761FB1" w:rsidTr="00A87FD3">
        <w:trPr>
          <w:trHeight w:val="280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Содержание и обслуживание муниципального жилого фонда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08 1 02 00000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1530,0</w:t>
            </w:r>
          </w:p>
        </w:tc>
      </w:tr>
      <w:tr w:rsidR="008C3F73" w:rsidRPr="00761FB1" w:rsidTr="00A87FD3">
        <w:trPr>
          <w:trHeight w:val="269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Реализация мероприятий подпрограммы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08 1 02 10330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1530,0</w:t>
            </w:r>
          </w:p>
        </w:tc>
      </w:tr>
      <w:tr w:rsidR="008C3F73" w:rsidRPr="00761FB1" w:rsidTr="00A87FD3">
        <w:trPr>
          <w:trHeight w:val="416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08 1 02 10330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200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1530,0</w:t>
            </w:r>
          </w:p>
        </w:tc>
      </w:tr>
      <w:tr w:rsidR="008C3F73" w:rsidRPr="00761FB1" w:rsidTr="00A87FD3">
        <w:trPr>
          <w:trHeight w:val="424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Развитие спортивных сооружений в Выселковском районе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08 1 03 00000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800,0</w:t>
            </w:r>
          </w:p>
        </w:tc>
      </w:tr>
      <w:tr w:rsidR="008C3F73" w:rsidRPr="00761FB1" w:rsidTr="00A87FD3">
        <w:trPr>
          <w:trHeight w:val="402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Строительство малобюджетных спортивных залов шаговой доступности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08 1 03 12620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800,0</w:t>
            </w:r>
          </w:p>
        </w:tc>
      </w:tr>
      <w:tr w:rsidR="008C3F73" w:rsidRPr="00761FB1" w:rsidTr="00A87FD3">
        <w:trPr>
          <w:trHeight w:val="577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08 1 03 12620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400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800,0</w:t>
            </w:r>
          </w:p>
        </w:tc>
      </w:tr>
      <w:tr w:rsidR="008C3F73" w:rsidRPr="00761FB1" w:rsidTr="00A87FD3">
        <w:trPr>
          <w:trHeight w:val="543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Содержание автомобильных дорог местного значения в муниципальном образовании Выселковский район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08 3 00 00000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379,8</w:t>
            </w:r>
          </w:p>
        </w:tc>
      </w:tr>
      <w:tr w:rsidR="008C3F73" w:rsidRPr="00761FB1" w:rsidTr="00A87FD3">
        <w:trPr>
          <w:trHeight w:val="267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Комплексное и устойчивое развитие дорожного хозяйства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08 3 01 00000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379,8</w:t>
            </w:r>
          </w:p>
        </w:tc>
      </w:tr>
      <w:tr w:rsidR="008C3F73" w:rsidRPr="00761FB1" w:rsidTr="00A87FD3">
        <w:trPr>
          <w:trHeight w:val="272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Ремонт и содержание дорог местного значения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08 3 01 10190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379,8</w:t>
            </w:r>
          </w:p>
        </w:tc>
      </w:tr>
      <w:tr w:rsidR="008C3F73" w:rsidRPr="00761FB1" w:rsidTr="00A87FD3">
        <w:trPr>
          <w:trHeight w:val="492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08 3 01 10190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200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379,8</w:t>
            </w:r>
          </w:p>
        </w:tc>
      </w:tr>
      <w:tr w:rsidR="008C3F73" w:rsidRPr="00761FB1" w:rsidTr="00A87FD3">
        <w:trPr>
          <w:trHeight w:val="567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Повышение безопасности дорожного движения в муниципальном образовании Выселковский район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08 4 00 00000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70,0</w:t>
            </w:r>
          </w:p>
        </w:tc>
      </w:tr>
      <w:tr w:rsidR="008C3F73" w:rsidRPr="00761FB1" w:rsidTr="00A87FD3">
        <w:trPr>
          <w:trHeight w:val="136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Обеспечение безопасного участия детей в дорожном движении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08 4 01 00000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70,0</w:t>
            </w:r>
          </w:p>
        </w:tc>
      </w:tr>
      <w:tr w:rsidR="008C3F73" w:rsidRPr="00761FB1" w:rsidTr="00A87FD3">
        <w:trPr>
          <w:trHeight w:val="278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 xml:space="preserve">Повышение безопасности дорожного движения 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08 4 01 10200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70,0</w:t>
            </w:r>
          </w:p>
        </w:tc>
      </w:tr>
      <w:tr w:rsidR="008C3F73" w:rsidRPr="00761FB1" w:rsidTr="00A87FD3">
        <w:trPr>
          <w:trHeight w:val="566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08 4 01 10200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600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70,0</w:t>
            </w:r>
          </w:p>
        </w:tc>
      </w:tr>
      <w:tr w:rsidR="008C3F73" w:rsidRPr="00761FB1" w:rsidTr="00A87FD3">
        <w:trPr>
          <w:trHeight w:val="546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Обращение с твердыми бытовыми отходами на территории муниципального образования Выселковский район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08 5 00 00000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8800,0</w:t>
            </w:r>
          </w:p>
        </w:tc>
      </w:tr>
      <w:tr w:rsidR="008C3F73" w:rsidRPr="00761FB1" w:rsidTr="00A87FD3">
        <w:trPr>
          <w:trHeight w:val="412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Организация утилизации бытовых и промышленных отходов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08 5 01 00000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8800,0</w:t>
            </w:r>
          </w:p>
        </w:tc>
      </w:tr>
      <w:tr w:rsidR="008C3F73" w:rsidRPr="00761FB1" w:rsidTr="00A87FD3">
        <w:trPr>
          <w:trHeight w:val="276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Реализация мероприятий муниципальной подпрограммы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08 5 01 10140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8800,0</w:t>
            </w:r>
          </w:p>
        </w:tc>
      </w:tr>
      <w:tr w:rsidR="008C3F73" w:rsidRPr="00761FB1" w:rsidTr="00A87FD3">
        <w:trPr>
          <w:trHeight w:val="549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08 5 01 10140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200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8800,0</w:t>
            </w:r>
          </w:p>
        </w:tc>
      </w:tr>
      <w:tr w:rsidR="008C3F73" w:rsidRPr="00761FB1" w:rsidTr="00A87FD3">
        <w:trPr>
          <w:trHeight w:val="273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Отдельные мероприятия муниципальной программы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08 7 00 00000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1188,5</w:t>
            </w:r>
          </w:p>
        </w:tc>
      </w:tr>
      <w:tr w:rsidR="008C3F73" w:rsidRPr="00761FB1" w:rsidTr="00A87FD3">
        <w:trPr>
          <w:trHeight w:val="420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Создание  жилищных условий для населения района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08 7 01 00000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1188,5</w:t>
            </w:r>
          </w:p>
        </w:tc>
      </w:tr>
      <w:tr w:rsidR="008C3F73" w:rsidRPr="00761FB1" w:rsidTr="00A87FD3">
        <w:trPr>
          <w:trHeight w:val="540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Мероприятия по разработке документов территориального планирования Выселковского района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08 7 01 10510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600,0</w:t>
            </w:r>
          </w:p>
        </w:tc>
      </w:tr>
      <w:tr w:rsidR="008C3F73" w:rsidRPr="00761FB1" w:rsidTr="00A87FD3">
        <w:trPr>
          <w:trHeight w:val="547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08 7 01 10510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200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600,0</w:t>
            </w:r>
          </w:p>
        </w:tc>
      </w:tr>
      <w:tr w:rsidR="008C3F73" w:rsidRPr="00761FB1" w:rsidTr="00A87FD3">
        <w:trPr>
          <w:trHeight w:val="697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</w:tcPr>
          <w:p w:rsidR="008C3F73" w:rsidRPr="00761FB1" w:rsidRDefault="008C3F73" w:rsidP="00A87FD3">
            <w:pPr>
              <w:jc w:val="both"/>
            </w:pPr>
            <w:r w:rsidRPr="00761FB1">
              <w:t>Осуществление государственных полномочий  по ведению учета граждан отдельных категорий в качестве нуждающихся в жилых помещениях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08 7 01 60870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588,5</w:t>
            </w:r>
          </w:p>
        </w:tc>
      </w:tr>
      <w:tr w:rsidR="008C3F73" w:rsidRPr="00761FB1" w:rsidTr="00A87FD3">
        <w:trPr>
          <w:trHeight w:val="849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08 7 01 60870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525,5</w:t>
            </w:r>
          </w:p>
        </w:tc>
      </w:tr>
      <w:tr w:rsidR="008C3F73" w:rsidRPr="00761FB1" w:rsidTr="00A87FD3">
        <w:trPr>
          <w:trHeight w:val="581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08 7 01 60870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200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63,0</w:t>
            </w:r>
          </w:p>
        </w:tc>
      </w:tr>
      <w:tr w:rsidR="008C3F73" w:rsidRPr="00761FB1" w:rsidTr="00A87FD3">
        <w:trPr>
          <w:trHeight w:val="419"/>
        </w:trPr>
        <w:tc>
          <w:tcPr>
            <w:tcW w:w="540" w:type="dxa"/>
            <w:noWrap/>
          </w:tcPr>
          <w:p w:rsidR="008C3F73" w:rsidRPr="00A87FD3" w:rsidRDefault="008C3F73" w:rsidP="00A87FD3">
            <w:pPr>
              <w:jc w:val="center"/>
              <w:rPr>
                <w:b/>
                <w:bCs/>
              </w:rPr>
            </w:pPr>
            <w:r w:rsidRPr="00A87FD3">
              <w:rPr>
                <w:b/>
                <w:bCs/>
              </w:rPr>
              <w:t>9.</w:t>
            </w:r>
          </w:p>
        </w:tc>
        <w:tc>
          <w:tcPr>
            <w:tcW w:w="7965" w:type="dxa"/>
            <w:noWrap/>
          </w:tcPr>
          <w:p w:rsidR="008C3F73" w:rsidRPr="00A87FD3" w:rsidRDefault="008C3F73" w:rsidP="00A87FD3">
            <w:pPr>
              <w:jc w:val="both"/>
              <w:rPr>
                <w:b/>
                <w:bCs/>
              </w:rPr>
            </w:pPr>
            <w:r w:rsidRPr="00A87FD3">
              <w:rPr>
                <w:b/>
                <w:bCs/>
              </w:rPr>
              <w:t>Муниципальная программа муниципального образования Выселковский район "Экономическое развитие и инновационная экономика"</w:t>
            </w:r>
          </w:p>
        </w:tc>
        <w:tc>
          <w:tcPr>
            <w:tcW w:w="4111" w:type="dxa"/>
            <w:gridSpan w:val="2"/>
            <w:noWrap/>
          </w:tcPr>
          <w:p w:rsidR="008C3F73" w:rsidRPr="00A87FD3" w:rsidRDefault="008C3F73" w:rsidP="00175BE0">
            <w:pPr>
              <w:rPr>
                <w:b/>
                <w:bCs/>
              </w:rPr>
            </w:pPr>
            <w:r w:rsidRPr="00A87FD3">
              <w:rPr>
                <w:b/>
                <w:bCs/>
              </w:rPr>
              <w:t xml:space="preserve">        09 0 00 00000</w:t>
            </w:r>
          </w:p>
        </w:tc>
        <w:tc>
          <w:tcPr>
            <w:tcW w:w="1985" w:type="dxa"/>
            <w:noWrap/>
          </w:tcPr>
          <w:p w:rsidR="008C3F73" w:rsidRPr="00A87FD3" w:rsidRDefault="008C3F73" w:rsidP="00A87FD3">
            <w:pPr>
              <w:jc w:val="center"/>
              <w:rPr>
                <w:b/>
                <w:bCs/>
              </w:rPr>
            </w:pPr>
            <w:r w:rsidRPr="00A87FD3">
              <w:rPr>
                <w:b/>
                <w:bCs/>
              </w:rPr>
              <w:t>1200,0</w:t>
            </w:r>
          </w:p>
        </w:tc>
      </w:tr>
      <w:tr w:rsidR="008C3F73" w:rsidRPr="00761FB1" w:rsidTr="00A87FD3">
        <w:trPr>
          <w:trHeight w:val="431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 xml:space="preserve">Муниципальная поддержка малого и среднего предпринимательства в муниципальном образовании Выселковский район 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09 1 00 00000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200,0</w:t>
            </w:r>
          </w:p>
        </w:tc>
      </w:tr>
      <w:tr w:rsidR="008C3F73" w:rsidRPr="00761FB1" w:rsidTr="00A87FD3">
        <w:trPr>
          <w:trHeight w:val="439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Государственная поддержка, пропаганда и популяризация малого и среднего предпринимательства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09 1 01 00000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200,0</w:t>
            </w:r>
          </w:p>
        </w:tc>
      </w:tr>
      <w:tr w:rsidR="008C3F73" w:rsidRPr="00761FB1" w:rsidTr="00A87FD3">
        <w:trPr>
          <w:trHeight w:val="136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Создание условий для развития малого и среднего предпринимательства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09 1 01 10080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200,0</w:t>
            </w:r>
          </w:p>
        </w:tc>
      </w:tr>
      <w:tr w:rsidR="008C3F73" w:rsidRPr="00761FB1" w:rsidTr="00A87FD3">
        <w:trPr>
          <w:trHeight w:val="278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09 1 01 10080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200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200,0</w:t>
            </w:r>
          </w:p>
        </w:tc>
      </w:tr>
      <w:tr w:rsidR="008C3F73" w:rsidRPr="00761FB1" w:rsidTr="00A87FD3">
        <w:trPr>
          <w:trHeight w:val="286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Отдельные  мероприятия муниципальной программы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09 2 00 00000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1000,0</w:t>
            </w:r>
          </w:p>
        </w:tc>
      </w:tr>
      <w:tr w:rsidR="008C3F73" w:rsidRPr="00761FB1" w:rsidTr="00A87FD3">
        <w:trPr>
          <w:trHeight w:val="546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Формирование и продвижение экономической и инвестиционной привлекательности Выселковского района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09 2 01 00000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1000,0</w:t>
            </w:r>
          </w:p>
        </w:tc>
      </w:tr>
      <w:tr w:rsidR="008C3F73" w:rsidRPr="00761FB1" w:rsidTr="00A87FD3">
        <w:trPr>
          <w:trHeight w:val="412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Обеспечение  мероприятий по инвестиционному развитию муниципального образования Выселковский район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09 2 01 10060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1000,0</w:t>
            </w:r>
          </w:p>
        </w:tc>
      </w:tr>
      <w:tr w:rsidR="008C3F73" w:rsidRPr="00761FB1" w:rsidTr="00A87FD3">
        <w:trPr>
          <w:trHeight w:val="561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09 2 01 10060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200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1000,0</w:t>
            </w:r>
          </w:p>
        </w:tc>
      </w:tr>
      <w:tr w:rsidR="008C3F73" w:rsidRPr="00761FB1" w:rsidTr="00A87FD3">
        <w:trPr>
          <w:trHeight w:val="413"/>
        </w:trPr>
        <w:tc>
          <w:tcPr>
            <w:tcW w:w="540" w:type="dxa"/>
            <w:noWrap/>
          </w:tcPr>
          <w:p w:rsidR="008C3F73" w:rsidRPr="00A87FD3" w:rsidRDefault="008C3F73" w:rsidP="00A87FD3">
            <w:pPr>
              <w:jc w:val="center"/>
              <w:rPr>
                <w:b/>
                <w:bCs/>
              </w:rPr>
            </w:pPr>
            <w:r w:rsidRPr="00A87FD3">
              <w:rPr>
                <w:b/>
                <w:bCs/>
              </w:rPr>
              <w:t>1</w:t>
            </w:r>
            <w:r>
              <w:rPr>
                <w:b/>
                <w:bCs/>
                <w:lang w:val="en-US"/>
              </w:rPr>
              <w:t>0</w:t>
            </w:r>
            <w:r w:rsidRPr="00A87FD3">
              <w:rPr>
                <w:b/>
                <w:bCs/>
              </w:rPr>
              <w:t>.</w:t>
            </w:r>
          </w:p>
        </w:tc>
        <w:tc>
          <w:tcPr>
            <w:tcW w:w="7965" w:type="dxa"/>
            <w:noWrap/>
          </w:tcPr>
          <w:p w:rsidR="008C3F73" w:rsidRPr="00A87FD3" w:rsidRDefault="008C3F73" w:rsidP="00A87FD3">
            <w:pPr>
              <w:jc w:val="both"/>
              <w:rPr>
                <w:b/>
                <w:bCs/>
              </w:rPr>
            </w:pPr>
            <w:r w:rsidRPr="00A87FD3">
              <w:rPr>
                <w:b/>
                <w:bCs/>
              </w:rPr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4111" w:type="dxa"/>
            <w:gridSpan w:val="2"/>
            <w:noWrap/>
          </w:tcPr>
          <w:p w:rsidR="008C3F73" w:rsidRPr="00A87FD3" w:rsidRDefault="008C3F73" w:rsidP="00175BE0">
            <w:pPr>
              <w:rPr>
                <w:b/>
                <w:bCs/>
              </w:rPr>
            </w:pPr>
            <w:r w:rsidRPr="00A87FD3">
              <w:rPr>
                <w:b/>
                <w:bCs/>
              </w:rPr>
              <w:t xml:space="preserve">         11 0 00 00000</w:t>
            </w:r>
          </w:p>
        </w:tc>
        <w:tc>
          <w:tcPr>
            <w:tcW w:w="1985" w:type="dxa"/>
            <w:noWrap/>
          </w:tcPr>
          <w:p w:rsidR="008C3F73" w:rsidRPr="00A87FD3" w:rsidRDefault="008C3F73" w:rsidP="00A87FD3">
            <w:pPr>
              <w:jc w:val="center"/>
              <w:rPr>
                <w:b/>
                <w:bCs/>
              </w:rPr>
            </w:pPr>
            <w:r w:rsidRPr="00A87FD3">
              <w:rPr>
                <w:b/>
                <w:bCs/>
              </w:rPr>
              <w:t>51691,2</w:t>
            </w:r>
          </w:p>
        </w:tc>
      </w:tr>
      <w:tr w:rsidR="008C3F73" w:rsidRPr="00761FB1" w:rsidTr="00A87FD3">
        <w:trPr>
          <w:trHeight w:val="279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Отдельные  мероприятия муниципальной программы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11 1 00 00000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51691,2</w:t>
            </w:r>
          </w:p>
        </w:tc>
      </w:tr>
      <w:tr w:rsidR="008C3F73" w:rsidRPr="00761FB1" w:rsidTr="00A87FD3">
        <w:trPr>
          <w:trHeight w:val="566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Меры государственной поддержки лиц, замещавших муниципальные должности в Выселковском районе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11 1 01 00000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1610,0</w:t>
            </w:r>
          </w:p>
        </w:tc>
      </w:tr>
      <w:tr w:rsidR="008C3F73" w:rsidRPr="00761FB1" w:rsidTr="00A87FD3">
        <w:trPr>
          <w:trHeight w:val="689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Дополнительное материальное обеспечение лиц, замещавших муниципальные должности муниципального образования Выселковский район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11 1 01 10100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1610,0</w:t>
            </w:r>
          </w:p>
        </w:tc>
      </w:tr>
      <w:tr w:rsidR="008C3F73" w:rsidRPr="00761FB1" w:rsidTr="00A87FD3">
        <w:trPr>
          <w:trHeight w:val="420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Социальное обеспечение и иные выплаты населению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11 1 01 10100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300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1610,0</w:t>
            </w:r>
          </w:p>
        </w:tc>
      </w:tr>
      <w:tr w:rsidR="008C3F73" w:rsidRPr="00761FB1" w:rsidTr="00A87FD3">
        <w:trPr>
          <w:trHeight w:val="423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Поддержка социально-ориентированных некоммерческих организаций и содействие развитию гражданского общества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11 1 02 00000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352,8</w:t>
            </w:r>
          </w:p>
        </w:tc>
      </w:tr>
      <w:tr w:rsidR="008C3F73" w:rsidRPr="00761FB1" w:rsidTr="00A87FD3">
        <w:trPr>
          <w:trHeight w:val="262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Поддержка общественных организаций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11 1 02 10230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352,8</w:t>
            </w:r>
          </w:p>
        </w:tc>
      </w:tr>
      <w:tr w:rsidR="008C3F73" w:rsidRPr="00761FB1" w:rsidTr="00A87FD3">
        <w:trPr>
          <w:trHeight w:val="691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11 1 02 10230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600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352,8</w:t>
            </w:r>
          </w:p>
        </w:tc>
      </w:tr>
      <w:tr w:rsidR="008C3F73" w:rsidRPr="00761FB1" w:rsidTr="00A87FD3">
        <w:trPr>
          <w:trHeight w:val="275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Совершенствование социальной поддержки семьи и детей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11 1 03 00000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46015,7</w:t>
            </w:r>
          </w:p>
        </w:tc>
      </w:tr>
      <w:tr w:rsidR="008C3F73" w:rsidRPr="00761FB1" w:rsidTr="00A87FD3">
        <w:trPr>
          <w:trHeight w:val="846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</w:tcPr>
          <w:p w:rsidR="008C3F73" w:rsidRPr="00761FB1" w:rsidRDefault="008C3F73" w:rsidP="00A87FD3">
            <w:pPr>
              <w:jc w:val="both"/>
            </w:pPr>
            <w:r w:rsidRPr="00761FB1">
              <w:t>Выплата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опеку(попечительство), переданных на воспитание в приемную семью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11 1 03 60670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22693,6</w:t>
            </w:r>
          </w:p>
        </w:tc>
      </w:tr>
      <w:tr w:rsidR="008C3F73" w:rsidRPr="00761FB1" w:rsidTr="00A87FD3">
        <w:trPr>
          <w:trHeight w:val="579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11 1 03 60670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200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0,0</w:t>
            </w:r>
          </w:p>
        </w:tc>
      </w:tr>
      <w:tr w:rsidR="008C3F73" w:rsidRPr="00761FB1" w:rsidTr="00A87FD3">
        <w:trPr>
          <w:trHeight w:val="510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Социальное обеспечение и иные выплаты населению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11 1 03 60670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300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22693,6</w:t>
            </w:r>
          </w:p>
        </w:tc>
      </w:tr>
      <w:tr w:rsidR="008C3F73" w:rsidRPr="00761FB1" w:rsidTr="00A87FD3">
        <w:trPr>
          <w:trHeight w:val="562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Выплаты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11 1 03 60680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23322,1</w:t>
            </w:r>
          </w:p>
        </w:tc>
      </w:tr>
      <w:tr w:rsidR="008C3F73" w:rsidRPr="00761FB1" w:rsidTr="00A87FD3">
        <w:trPr>
          <w:trHeight w:val="401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Социальное обеспечение и иные выплаты населению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11 1 03 60680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300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23322,1</w:t>
            </w:r>
          </w:p>
        </w:tc>
      </w:tr>
      <w:tr w:rsidR="008C3F73" w:rsidRPr="00761FB1" w:rsidTr="00A87FD3">
        <w:trPr>
          <w:trHeight w:val="434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Социальное обеспечение и иные выплаты населению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11 1 03 60730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300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0,0</w:t>
            </w:r>
          </w:p>
        </w:tc>
      </w:tr>
      <w:tr w:rsidR="008C3F73" w:rsidRPr="00761FB1" w:rsidTr="00A87FD3">
        <w:trPr>
          <w:trHeight w:val="554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Обеспечение государственных полномочий, направленных на социальную поддержку граждан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11 1 04 00000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3712,7</w:t>
            </w:r>
          </w:p>
        </w:tc>
      </w:tr>
      <w:tr w:rsidR="008C3F73" w:rsidRPr="00761FB1" w:rsidTr="00A87FD3">
        <w:trPr>
          <w:trHeight w:val="830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11 1 04 60880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3124,0</w:t>
            </w:r>
          </w:p>
        </w:tc>
      </w:tr>
      <w:tr w:rsidR="008C3F73" w:rsidRPr="00761FB1" w:rsidTr="00A87FD3">
        <w:trPr>
          <w:trHeight w:val="1127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11 1 04 60880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2819,0</w:t>
            </w:r>
          </w:p>
        </w:tc>
      </w:tr>
      <w:tr w:rsidR="008C3F73" w:rsidRPr="00761FB1" w:rsidTr="00A87FD3">
        <w:trPr>
          <w:trHeight w:val="419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11 1 04 60880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200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305,0</w:t>
            </w:r>
          </w:p>
        </w:tc>
      </w:tr>
      <w:tr w:rsidR="008C3F73" w:rsidRPr="00761FB1" w:rsidTr="00A87FD3">
        <w:trPr>
          <w:trHeight w:val="555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Осуществление отдельных государственных полномочий по организации оздоровления и отдыха детей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11 1 04 60900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588,7</w:t>
            </w:r>
          </w:p>
        </w:tc>
      </w:tr>
      <w:tr w:rsidR="008C3F73" w:rsidRPr="00761FB1" w:rsidTr="00A87FD3">
        <w:trPr>
          <w:trHeight w:val="1130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11 1 04 60900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443,7</w:t>
            </w:r>
          </w:p>
        </w:tc>
      </w:tr>
      <w:tr w:rsidR="008C3F73" w:rsidRPr="00761FB1" w:rsidTr="00A87FD3">
        <w:trPr>
          <w:trHeight w:val="410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11 1 04 60900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200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145,0</w:t>
            </w:r>
          </w:p>
        </w:tc>
      </w:tr>
      <w:tr w:rsidR="008C3F73" w:rsidRPr="00761FB1" w:rsidTr="00A87FD3">
        <w:trPr>
          <w:trHeight w:val="700"/>
        </w:trPr>
        <w:tc>
          <w:tcPr>
            <w:tcW w:w="540" w:type="dxa"/>
            <w:noWrap/>
          </w:tcPr>
          <w:p w:rsidR="008C3F73" w:rsidRPr="00A87FD3" w:rsidRDefault="008C3F73" w:rsidP="00A87FD3">
            <w:pPr>
              <w:jc w:val="center"/>
              <w:rPr>
                <w:b/>
                <w:bCs/>
              </w:rPr>
            </w:pPr>
            <w:r w:rsidRPr="00A87FD3">
              <w:rPr>
                <w:b/>
                <w:bCs/>
              </w:rPr>
              <w:t>1</w:t>
            </w:r>
            <w:r>
              <w:rPr>
                <w:b/>
                <w:bCs/>
                <w:lang w:val="en-US"/>
              </w:rPr>
              <w:t>1</w:t>
            </w:r>
            <w:r w:rsidRPr="00A87FD3">
              <w:rPr>
                <w:b/>
                <w:bCs/>
              </w:rPr>
              <w:t>.</w:t>
            </w:r>
          </w:p>
        </w:tc>
        <w:tc>
          <w:tcPr>
            <w:tcW w:w="7965" w:type="dxa"/>
            <w:noWrap/>
          </w:tcPr>
          <w:p w:rsidR="008C3F73" w:rsidRPr="00A87FD3" w:rsidRDefault="008C3F73" w:rsidP="00A87FD3">
            <w:pPr>
              <w:jc w:val="both"/>
              <w:rPr>
                <w:b/>
                <w:bCs/>
              </w:rPr>
            </w:pPr>
            <w:r w:rsidRPr="00A87FD3">
              <w:rPr>
                <w:b/>
                <w:bCs/>
              </w:rPr>
              <w:t>Муниципальная программа муниципального образования Выселковский район "Информационное общество"</w:t>
            </w:r>
          </w:p>
        </w:tc>
        <w:tc>
          <w:tcPr>
            <w:tcW w:w="4111" w:type="dxa"/>
            <w:gridSpan w:val="2"/>
            <w:noWrap/>
          </w:tcPr>
          <w:p w:rsidR="008C3F73" w:rsidRPr="00A87FD3" w:rsidRDefault="008C3F73" w:rsidP="00D629C9">
            <w:pPr>
              <w:rPr>
                <w:b/>
                <w:bCs/>
              </w:rPr>
            </w:pPr>
            <w:r w:rsidRPr="00A87FD3">
              <w:rPr>
                <w:b/>
                <w:bCs/>
              </w:rPr>
              <w:t xml:space="preserve">        12 0 00 00000</w:t>
            </w:r>
          </w:p>
        </w:tc>
        <w:tc>
          <w:tcPr>
            <w:tcW w:w="1985" w:type="dxa"/>
            <w:noWrap/>
          </w:tcPr>
          <w:p w:rsidR="008C3F73" w:rsidRPr="00A87FD3" w:rsidRDefault="008C3F73" w:rsidP="00A87FD3">
            <w:pPr>
              <w:jc w:val="center"/>
              <w:rPr>
                <w:b/>
                <w:bCs/>
              </w:rPr>
            </w:pPr>
            <w:r w:rsidRPr="00A87FD3">
              <w:rPr>
                <w:b/>
                <w:bCs/>
              </w:rPr>
              <w:t>2765,0</w:t>
            </w:r>
          </w:p>
        </w:tc>
      </w:tr>
      <w:tr w:rsidR="008C3F73" w:rsidRPr="00761FB1" w:rsidTr="00A87FD3">
        <w:trPr>
          <w:trHeight w:val="286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Отдельные  мероприятия муниципальной программы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12 1 00 00000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2765,0</w:t>
            </w:r>
          </w:p>
        </w:tc>
      </w:tr>
      <w:tr w:rsidR="008C3F73" w:rsidRPr="00761FB1" w:rsidTr="00A87FD3">
        <w:trPr>
          <w:trHeight w:val="842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Обеспечение взаимодействия граждан и организаций с органами местного самоуправления на основе информационных и телекоммуникационных технологий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12 1 01 00000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860,0</w:t>
            </w:r>
          </w:p>
        </w:tc>
      </w:tr>
      <w:tr w:rsidR="008C3F73" w:rsidRPr="00761FB1" w:rsidTr="00A87FD3">
        <w:trPr>
          <w:trHeight w:val="278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Обеспечение доступа к информации о деятельности органов местного самоуправления муниципального образования Выселковский район в периодических печатных изданиях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12 1 01 10120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850,0</w:t>
            </w:r>
          </w:p>
        </w:tc>
      </w:tr>
      <w:tr w:rsidR="008C3F73" w:rsidRPr="00761FB1" w:rsidTr="00A87FD3">
        <w:trPr>
          <w:trHeight w:val="566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12 1 01 10120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200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850,0</w:t>
            </w:r>
          </w:p>
        </w:tc>
      </w:tr>
      <w:tr w:rsidR="008C3F73" w:rsidRPr="00761FB1" w:rsidTr="00A87FD3">
        <w:trPr>
          <w:trHeight w:val="830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Обеспечение доступа к информации о  деятельности органов местного самоуправления муниципального образования Выселковский район в сети "Интернет"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12 1 01 10380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10,0</w:t>
            </w:r>
          </w:p>
        </w:tc>
      </w:tr>
      <w:tr w:rsidR="008C3F73" w:rsidRPr="00761FB1" w:rsidTr="00A87FD3">
        <w:trPr>
          <w:trHeight w:val="557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12 1 01 10380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200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10,0</w:t>
            </w:r>
          </w:p>
        </w:tc>
      </w:tr>
      <w:tr w:rsidR="008C3F73" w:rsidRPr="00761FB1" w:rsidTr="00A87FD3">
        <w:trPr>
          <w:trHeight w:val="551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Использование информационных и коммуникационных технологий в муниципальном образовании Выселковский район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12 1 02 00000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640,0</w:t>
            </w:r>
          </w:p>
        </w:tc>
      </w:tr>
      <w:tr w:rsidR="008C3F73" w:rsidRPr="00761FB1" w:rsidTr="00A87FD3">
        <w:trPr>
          <w:trHeight w:val="560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</w:tcPr>
          <w:p w:rsidR="008C3F73" w:rsidRPr="00761FB1" w:rsidRDefault="008C3F73" w:rsidP="00A87FD3">
            <w:pPr>
              <w:jc w:val="both"/>
            </w:pPr>
            <w:r w:rsidRPr="00761FB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12 1 02 00590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175,0</w:t>
            </w:r>
          </w:p>
        </w:tc>
      </w:tr>
      <w:tr w:rsidR="008C3F73" w:rsidRPr="00761FB1" w:rsidTr="00A87FD3">
        <w:trPr>
          <w:trHeight w:val="1133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12 1 02 00590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0,1</w:t>
            </w:r>
          </w:p>
        </w:tc>
      </w:tr>
      <w:tr w:rsidR="008C3F73" w:rsidRPr="00761FB1" w:rsidTr="00A87FD3">
        <w:trPr>
          <w:trHeight w:val="555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12 1 02 00590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200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5,7</w:t>
            </w:r>
          </w:p>
        </w:tc>
      </w:tr>
      <w:tr w:rsidR="008C3F73" w:rsidRPr="00761FB1" w:rsidTr="00A87FD3">
        <w:trPr>
          <w:trHeight w:val="394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Социальное обеспечение и иные выплаты населению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12 1 02 00590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300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168,9</w:t>
            </w:r>
          </w:p>
        </w:tc>
      </w:tr>
      <w:tr w:rsidR="008C3F73" w:rsidRPr="00761FB1" w:rsidTr="00A87FD3">
        <w:trPr>
          <w:trHeight w:val="285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</w:tcPr>
          <w:p w:rsidR="008C3F73" w:rsidRPr="00761FB1" w:rsidRDefault="008C3F73" w:rsidP="00A87FD3">
            <w:pPr>
              <w:jc w:val="both"/>
            </w:pPr>
            <w:r w:rsidRPr="00761FB1">
              <w:t>Иные бюджетные ассигнования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12 1 02 00590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800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0,3</w:t>
            </w:r>
          </w:p>
        </w:tc>
      </w:tr>
      <w:tr w:rsidR="008C3F73" w:rsidRPr="00761FB1" w:rsidTr="00A87FD3">
        <w:trPr>
          <w:trHeight w:val="1112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Создание автоматизированных рабочих мест и разработка сервисов для организации системы межведомственного электронного взаимодействия при предоставлении государственных и муниципальных услуг, включая приобретение компьютерной техники и программного обеспечения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12 1 02 10390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465,0</w:t>
            </w:r>
          </w:p>
        </w:tc>
      </w:tr>
      <w:tr w:rsidR="008C3F73" w:rsidRPr="00761FB1" w:rsidTr="00A87FD3">
        <w:trPr>
          <w:trHeight w:val="561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12 1 02 10390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200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465,0</w:t>
            </w:r>
          </w:p>
        </w:tc>
      </w:tr>
      <w:tr w:rsidR="008C3F73" w:rsidRPr="00761FB1" w:rsidTr="00A87FD3">
        <w:trPr>
          <w:trHeight w:val="286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Общесистемные и обеспечивающие мероприятия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12 1 03 00000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1265,0</w:t>
            </w:r>
          </w:p>
        </w:tc>
      </w:tr>
      <w:tr w:rsidR="008C3F73" w:rsidRPr="00761FB1" w:rsidTr="00A87FD3">
        <w:trPr>
          <w:trHeight w:val="559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Оплата услуг связи и других услуг в области информационно-программного обеспечения, приобретение оборудования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12 1 03 10150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1265,0</w:t>
            </w:r>
          </w:p>
        </w:tc>
      </w:tr>
      <w:tr w:rsidR="008C3F73" w:rsidRPr="00761FB1" w:rsidTr="00A87FD3">
        <w:trPr>
          <w:trHeight w:val="283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12 1 03 10150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200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1265,0</w:t>
            </w:r>
          </w:p>
        </w:tc>
      </w:tr>
      <w:tr w:rsidR="008C3F73" w:rsidRPr="00761FB1" w:rsidTr="00A87FD3">
        <w:trPr>
          <w:trHeight w:val="703"/>
        </w:trPr>
        <w:tc>
          <w:tcPr>
            <w:tcW w:w="540" w:type="dxa"/>
            <w:noWrap/>
          </w:tcPr>
          <w:p w:rsidR="008C3F73" w:rsidRPr="00A87FD3" w:rsidRDefault="008C3F73" w:rsidP="00A87FD3">
            <w:pPr>
              <w:jc w:val="center"/>
              <w:rPr>
                <w:b/>
                <w:bCs/>
              </w:rPr>
            </w:pPr>
            <w:r w:rsidRPr="00A87FD3">
              <w:rPr>
                <w:b/>
                <w:bCs/>
              </w:rPr>
              <w:t>1</w:t>
            </w:r>
            <w:r>
              <w:rPr>
                <w:b/>
                <w:bCs/>
                <w:lang w:val="en-US"/>
              </w:rPr>
              <w:t>2</w:t>
            </w:r>
            <w:r w:rsidRPr="00A87FD3">
              <w:rPr>
                <w:b/>
                <w:bCs/>
              </w:rPr>
              <w:t>.</w:t>
            </w:r>
          </w:p>
        </w:tc>
        <w:tc>
          <w:tcPr>
            <w:tcW w:w="7965" w:type="dxa"/>
            <w:noWrap/>
          </w:tcPr>
          <w:p w:rsidR="008C3F73" w:rsidRPr="00A87FD3" w:rsidRDefault="008C3F73" w:rsidP="00A87FD3">
            <w:pPr>
              <w:jc w:val="both"/>
              <w:rPr>
                <w:b/>
                <w:bCs/>
              </w:rPr>
            </w:pPr>
            <w:r w:rsidRPr="00A87FD3">
              <w:rPr>
                <w:b/>
                <w:bCs/>
              </w:rPr>
              <w:t>Муниципальная программа муниципального образования Выселковский район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4111" w:type="dxa"/>
            <w:gridSpan w:val="2"/>
            <w:noWrap/>
          </w:tcPr>
          <w:p w:rsidR="008C3F73" w:rsidRPr="00A87FD3" w:rsidRDefault="008C3F73" w:rsidP="00A87FD3">
            <w:pPr>
              <w:jc w:val="center"/>
              <w:rPr>
                <w:b/>
                <w:bCs/>
              </w:rPr>
            </w:pPr>
            <w:r w:rsidRPr="00A87FD3">
              <w:rPr>
                <w:b/>
                <w:bCs/>
              </w:rPr>
              <w:t>13 0 00 00000</w:t>
            </w:r>
          </w:p>
        </w:tc>
        <w:tc>
          <w:tcPr>
            <w:tcW w:w="1985" w:type="dxa"/>
            <w:noWrap/>
          </w:tcPr>
          <w:p w:rsidR="008C3F73" w:rsidRPr="00A87FD3" w:rsidRDefault="008C3F73" w:rsidP="00A87FD3">
            <w:pPr>
              <w:jc w:val="center"/>
              <w:rPr>
                <w:b/>
                <w:bCs/>
              </w:rPr>
            </w:pPr>
            <w:r w:rsidRPr="00A87FD3">
              <w:rPr>
                <w:b/>
                <w:bCs/>
              </w:rPr>
              <w:t>9204,5</w:t>
            </w:r>
          </w:p>
        </w:tc>
      </w:tr>
      <w:tr w:rsidR="008C3F73" w:rsidRPr="00761FB1" w:rsidTr="00A87FD3">
        <w:trPr>
          <w:trHeight w:val="432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Отдельные  мероприятия муниципальной программы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13 1 00 00000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9204,5</w:t>
            </w:r>
          </w:p>
        </w:tc>
      </w:tr>
      <w:tr w:rsidR="008C3F73" w:rsidRPr="00761FB1" w:rsidTr="00A87FD3">
        <w:trPr>
          <w:trHeight w:val="552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Обеспечение мероприятий, поддержка сельскохозяйственного производства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13 1 01 00000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9172,3</w:t>
            </w:r>
          </w:p>
        </w:tc>
      </w:tr>
      <w:tr w:rsidR="008C3F73" w:rsidRPr="00761FB1" w:rsidTr="00A87FD3">
        <w:trPr>
          <w:trHeight w:val="1977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</w:tcPr>
          <w:p w:rsidR="008C3F73" w:rsidRPr="00761FB1" w:rsidRDefault="008C3F73" w:rsidP="00A87FD3">
            <w:pPr>
              <w:jc w:val="both"/>
            </w:pPr>
            <w:r w:rsidRPr="00761FB1">
              <w:t>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сельскохозяйственным потребительским кооперативам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13 1 01 60090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7994,9</w:t>
            </w:r>
          </w:p>
        </w:tc>
      </w:tr>
      <w:tr w:rsidR="008C3F73" w:rsidRPr="00761FB1" w:rsidTr="00A87FD3">
        <w:trPr>
          <w:trHeight w:val="450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</w:tcPr>
          <w:p w:rsidR="008C3F73" w:rsidRPr="00761FB1" w:rsidRDefault="008C3F73" w:rsidP="00A87FD3">
            <w:pPr>
              <w:jc w:val="both"/>
            </w:pPr>
            <w:r w:rsidRPr="00761FB1">
              <w:t>Иные бюджетные ассигнования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13 1 01 60090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800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7994,9</w:t>
            </w:r>
          </w:p>
        </w:tc>
      </w:tr>
      <w:tr w:rsidR="008C3F73" w:rsidRPr="00761FB1" w:rsidTr="00A87FD3">
        <w:trPr>
          <w:trHeight w:val="679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</w:tcPr>
          <w:p w:rsidR="008C3F73" w:rsidRPr="00761FB1" w:rsidRDefault="008C3F73" w:rsidP="00A87FD3">
            <w:pPr>
              <w:jc w:val="both"/>
            </w:pPr>
            <w:r w:rsidRPr="00761FB1">
              <w:t>Осуществление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13 1 01 60910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1177,4</w:t>
            </w:r>
          </w:p>
        </w:tc>
      </w:tr>
      <w:tr w:rsidR="008C3F73" w:rsidRPr="00761FB1" w:rsidTr="00A87FD3">
        <w:trPr>
          <w:trHeight w:val="1100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13 1 01 60910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1081,3</w:t>
            </w:r>
          </w:p>
        </w:tc>
      </w:tr>
      <w:tr w:rsidR="008C3F73" w:rsidRPr="00761FB1" w:rsidTr="00A87FD3">
        <w:trPr>
          <w:trHeight w:val="549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13 1 01 60910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200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96,1</w:t>
            </w:r>
          </w:p>
        </w:tc>
      </w:tr>
      <w:tr w:rsidR="008C3F73" w:rsidRPr="00761FB1" w:rsidTr="00A87FD3">
        <w:trPr>
          <w:trHeight w:val="699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Проведение противоэпизоотических мероприятий и лечебно-профилактической работы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13 1 02 00000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32,2</w:t>
            </w:r>
          </w:p>
        </w:tc>
      </w:tr>
      <w:tr w:rsidR="008C3F73" w:rsidRPr="00761FB1" w:rsidTr="00A87FD3">
        <w:trPr>
          <w:trHeight w:val="136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</w:tcPr>
          <w:p w:rsidR="008C3F73" w:rsidRPr="00761FB1" w:rsidRDefault="008C3F73" w:rsidP="00A87FD3">
            <w:pPr>
              <w:jc w:val="both"/>
            </w:pPr>
            <w:r w:rsidRPr="00761FB1">
              <w:t>Осуществление отдельных государственных полномочий по предупреждению и ликвидации болезней животных, их лечению,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13 1 02 61650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32,2</w:t>
            </w:r>
          </w:p>
        </w:tc>
      </w:tr>
      <w:tr w:rsidR="008C3F73" w:rsidRPr="00761FB1" w:rsidTr="00A87FD3">
        <w:trPr>
          <w:trHeight w:val="278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13 1 02 61650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200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32,2</w:t>
            </w:r>
          </w:p>
        </w:tc>
      </w:tr>
      <w:tr w:rsidR="008C3F73" w:rsidRPr="00761FB1" w:rsidTr="00A87FD3">
        <w:trPr>
          <w:trHeight w:val="1128"/>
        </w:trPr>
        <w:tc>
          <w:tcPr>
            <w:tcW w:w="540" w:type="dxa"/>
            <w:noWrap/>
          </w:tcPr>
          <w:p w:rsidR="008C3F73" w:rsidRPr="00A87FD3" w:rsidRDefault="008C3F73" w:rsidP="00A87FD3">
            <w:pPr>
              <w:jc w:val="center"/>
              <w:rPr>
                <w:b/>
                <w:bCs/>
              </w:rPr>
            </w:pPr>
            <w:r w:rsidRPr="00A87FD3">
              <w:rPr>
                <w:b/>
                <w:bCs/>
              </w:rPr>
              <w:t>1</w:t>
            </w:r>
            <w:r>
              <w:rPr>
                <w:b/>
                <w:bCs/>
                <w:lang w:val="en-US"/>
              </w:rPr>
              <w:t>3</w:t>
            </w:r>
            <w:r w:rsidRPr="00A87FD3">
              <w:rPr>
                <w:b/>
                <w:bCs/>
              </w:rPr>
              <w:t>.</w:t>
            </w:r>
          </w:p>
        </w:tc>
        <w:tc>
          <w:tcPr>
            <w:tcW w:w="7965" w:type="dxa"/>
            <w:noWrap/>
          </w:tcPr>
          <w:p w:rsidR="008C3F73" w:rsidRPr="00A87FD3" w:rsidRDefault="008C3F73" w:rsidP="00A87FD3">
            <w:pPr>
              <w:jc w:val="both"/>
              <w:rPr>
                <w:b/>
                <w:bCs/>
              </w:rPr>
            </w:pPr>
            <w:r w:rsidRPr="00A87FD3">
              <w:rPr>
                <w:b/>
                <w:bCs/>
              </w:rPr>
              <w:t>Муниципальная программа муниципального образования Выселковский район "Совершенствование земельных и имущественных отношений в муниципальном образовании Выселковский район"</w:t>
            </w:r>
          </w:p>
        </w:tc>
        <w:tc>
          <w:tcPr>
            <w:tcW w:w="4111" w:type="dxa"/>
            <w:gridSpan w:val="2"/>
            <w:noWrap/>
          </w:tcPr>
          <w:p w:rsidR="008C3F73" w:rsidRPr="00A87FD3" w:rsidRDefault="008C3F73" w:rsidP="0022653B">
            <w:pPr>
              <w:rPr>
                <w:b/>
                <w:bCs/>
              </w:rPr>
            </w:pPr>
            <w:r w:rsidRPr="00A87FD3">
              <w:rPr>
                <w:b/>
                <w:bCs/>
              </w:rPr>
              <w:t xml:space="preserve">      14 0 00 00000</w:t>
            </w:r>
          </w:p>
        </w:tc>
        <w:tc>
          <w:tcPr>
            <w:tcW w:w="1985" w:type="dxa"/>
            <w:noWrap/>
          </w:tcPr>
          <w:p w:rsidR="008C3F73" w:rsidRPr="00A87FD3" w:rsidRDefault="008C3F73" w:rsidP="00A87FD3">
            <w:pPr>
              <w:jc w:val="center"/>
              <w:rPr>
                <w:b/>
                <w:bCs/>
              </w:rPr>
            </w:pPr>
            <w:r w:rsidRPr="00A87FD3">
              <w:rPr>
                <w:b/>
                <w:bCs/>
              </w:rPr>
              <w:t>3855,0</w:t>
            </w:r>
          </w:p>
        </w:tc>
      </w:tr>
      <w:tr w:rsidR="008C3F73" w:rsidRPr="00761FB1" w:rsidTr="00A87FD3">
        <w:trPr>
          <w:trHeight w:val="465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Отдельные  мероприятия муниципальной программы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14 1 00 00000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3855,0</w:t>
            </w:r>
          </w:p>
        </w:tc>
      </w:tr>
      <w:tr w:rsidR="008C3F73" w:rsidRPr="00761FB1" w:rsidTr="00A87FD3">
        <w:trPr>
          <w:trHeight w:val="450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</w:tcPr>
          <w:p w:rsidR="008C3F73" w:rsidRPr="00761FB1" w:rsidRDefault="008C3F73" w:rsidP="00A87FD3">
            <w:pPr>
              <w:jc w:val="both"/>
            </w:pPr>
            <w:r w:rsidRPr="00761FB1">
              <w:t xml:space="preserve">Мероприятия по землеустройству и землепользованию  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14 1 02 00000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3855,0</w:t>
            </w:r>
          </w:p>
        </w:tc>
      </w:tr>
      <w:tr w:rsidR="008C3F73" w:rsidRPr="00761FB1" w:rsidTr="00A87FD3">
        <w:trPr>
          <w:trHeight w:val="888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Управление муниципальным имуществом, связанное с оценкой недвижимости, признанием прав и регулирование отношений по муниципальной собственности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14 1 02 10010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250,0</w:t>
            </w:r>
          </w:p>
        </w:tc>
      </w:tr>
      <w:tr w:rsidR="008C3F73" w:rsidRPr="00761FB1" w:rsidTr="00A87FD3">
        <w:trPr>
          <w:trHeight w:val="419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14 1 02 10010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200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250,0</w:t>
            </w:r>
          </w:p>
        </w:tc>
      </w:tr>
      <w:tr w:rsidR="008C3F73" w:rsidRPr="00761FB1" w:rsidTr="00A87FD3">
        <w:trPr>
          <w:trHeight w:val="272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</w:tcPr>
          <w:p w:rsidR="008C3F73" w:rsidRPr="00761FB1" w:rsidRDefault="008C3F73" w:rsidP="00A87FD3">
            <w:pPr>
              <w:jc w:val="both"/>
            </w:pPr>
            <w:r w:rsidRPr="00761FB1">
              <w:t>Реализация мероприятий муниципальной программы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14 1 02 10070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3605,0</w:t>
            </w:r>
          </w:p>
        </w:tc>
      </w:tr>
      <w:tr w:rsidR="008C3F73" w:rsidRPr="00761FB1" w:rsidTr="00A87FD3">
        <w:trPr>
          <w:trHeight w:val="417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14 1 02 10070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200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3605,0</w:t>
            </w:r>
          </w:p>
        </w:tc>
      </w:tr>
      <w:tr w:rsidR="008C3F73" w:rsidRPr="00761FB1" w:rsidTr="00A87FD3">
        <w:trPr>
          <w:trHeight w:val="567"/>
        </w:trPr>
        <w:tc>
          <w:tcPr>
            <w:tcW w:w="540" w:type="dxa"/>
            <w:noWrap/>
          </w:tcPr>
          <w:p w:rsidR="008C3F73" w:rsidRPr="00A87FD3" w:rsidRDefault="008C3F73" w:rsidP="00A87FD3">
            <w:pPr>
              <w:jc w:val="center"/>
              <w:rPr>
                <w:b/>
                <w:bCs/>
              </w:rPr>
            </w:pPr>
            <w:r w:rsidRPr="00A87FD3">
              <w:rPr>
                <w:b/>
                <w:bCs/>
              </w:rPr>
              <w:t>1</w:t>
            </w:r>
            <w:r>
              <w:rPr>
                <w:b/>
                <w:bCs/>
                <w:lang w:val="en-US"/>
              </w:rPr>
              <w:t>4</w:t>
            </w:r>
            <w:r w:rsidRPr="00A87FD3">
              <w:rPr>
                <w:b/>
                <w:bCs/>
              </w:rPr>
              <w:t>.</w:t>
            </w:r>
          </w:p>
        </w:tc>
        <w:tc>
          <w:tcPr>
            <w:tcW w:w="7965" w:type="dxa"/>
          </w:tcPr>
          <w:p w:rsidR="008C3F73" w:rsidRPr="00A87FD3" w:rsidRDefault="008C3F73" w:rsidP="00A87FD3">
            <w:pPr>
              <w:jc w:val="both"/>
              <w:rPr>
                <w:b/>
                <w:bCs/>
              </w:rPr>
            </w:pPr>
            <w:r w:rsidRPr="00A87FD3">
              <w:rPr>
                <w:b/>
                <w:bCs/>
              </w:rPr>
              <w:t>Обеспечение главы муниципального образования Выселковский район</w:t>
            </w:r>
          </w:p>
        </w:tc>
        <w:tc>
          <w:tcPr>
            <w:tcW w:w="4111" w:type="dxa"/>
            <w:gridSpan w:val="2"/>
            <w:noWrap/>
          </w:tcPr>
          <w:p w:rsidR="008C3F73" w:rsidRPr="00A87FD3" w:rsidRDefault="008C3F73" w:rsidP="00A87FD3">
            <w:pPr>
              <w:jc w:val="center"/>
              <w:rPr>
                <w:b/>
                <w:bCs/>
              </w:rPr>
            </w:pPr>
            <w:r w:rsidRPr="00A87FD3">
              <w:rPr>
                <w:b/>
                <w:bCs/>
              </w:rPr>
              <w:t>50 0 00 00000</w:t>
            </w:r>
          </w:p>
        </w:tc>
        <w:tc>
          <w:tcPr>
            <w:tcW w:w="1985" w:type="dxa"/>
            <w:noWrap/>
          </w:tcPr>
          <w:p w:rsidR="008C3F73" w:rsidRPr="00A87FD3" w:rsidRDefault="008C3F73" w:rsidP="00A87FD3">
            <w:pPr>
              <w:jc w:val="center"/>
              <w:rPr>
                <w:b/>
                <w:bCs/>
              </w:rPr>
            </w:pPr>
            <w:r w:rsidRPr="00A87FD3">
              <w:rPr>
                <w:b/>
                <w:bCs/>
              </w:rPr>
              <w:t>1896,5</w:t>
            </w:r>
          </w:p>
        </w:tc>
      </w:tr>
      <w:tr w:rsidR="008C3F73" w:rsidRPr="00761FB1" w:rsidTr="00A87FD3">
        <w:trPr>
          <w:trHeight w:val="420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</w:tcPr>
          <w:p w:rsidR="008C3F73" w:rsidRPr="00761FB1" w:rsidRDefault="008C3F73" w:rsidP="00A87FD3">
            <w:pPr>
              <w:jc w:val="both"/>
            </w:pPr>
            <w:r w:rsidRPr="00761FB1">
              <w:t>Глава муниципального образования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50 1 00 00000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1896,5</w:t>
            </w:r>
          </w:p>
        </w:tc>
      </w:tr>
      <w:tr w:rsidR="008C3F73" w:rsidRPr="00761FB1" w:rsidTr="00A87FD3">
        <w:trPr>
          <w:trHeight w:val="435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</w:tcPr>
          <w:p w:rsidR="008C3F73" w:rsidRPr="00761FB1" w:rsidRDefault="008C3F73" w:rsidP="00A87FD3">
            <w:pPr>
              <w:jc w:val="both"/>
            </w:pPr>
            <w:r w:rsidRPr="00761FB1">
              <w:t>Расходы на обеспечение функций органов местного самоуправления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50 1 00 00190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1896,5</w:t>
            </w:r>
          </w:p>
        </w:tc>
      </w:tr>
      <w:tr w:rsidR="008C3F73" w:rsidRPr="00761FB1" w:rsidTr="00A87FD3">
        <w:trPr>
          <w:trHeight w:val="1098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50 1 00 00190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1896,5</w:t>
            </w:r>
          </w:p>
        </w:tc>
      </w:tr>
      <w:tr w:rsidR="008C3F73" w:rsidRPr="00761FB1" w:rsidTr="00A87FD3">
        <w:trPr>
          <w:trHeight w:val="561"/>
        </w:trPr>
        <w:tc>
          <w:tcPr>
            <w:tcW w:w="540" w:type="dxa"/>
            <w:noWrap/>
          </w:tcPr>
          <w:p w:rsidR="008C3F73" w:rsidRPr="00A87FD3" w:rsidRDefault="008C3F73" w:rsidP="00A87FD3">
            <w:pPr>
              <w:jc w:val="center"/>
              <w:rPr>
                <w:b/>
                <w:bCs/>
              </w:rPr>
            </w:pPr>
            <w:r w:rsidRPr="00A87FD3">
              <w:rPr>
                <w:b/>
                <w:bCs/>
              </w:rPr>
              <w:t>1</w:t>
            </w:r>
            <w:r>
              <w:rPr>
                <w:b/>
                <w:bCs/>
                <w:lang w:val="en-US"/>
              </w:rPr>
              <w:t>5</w:t>
            </w:r>
            <w:r w:rsidRPr="00A87FD3">
              <w:rPr>
                <w:b/>
                <w:bCs/>
              </w:rPr>
              <w:t>.</w:t>
            </w:r>
          </w:p>
        </w:tc>
        <w:tc>
          <w:tcPr>
            <w:tcW w:w="7965" w:type="dxa"/>
            <w:noWrap/>
          </w:tcPr>
          <w:p w:rsidR="008C3F73" w:rsidRPr="00A87FD3" w:rsidRDefault="008C3F73" w:rsidP="00A87FD3">
            <w:pPr>
              <w:jc w:val="both"/>
              <w:rPr>
                <w:b/>
                <w:bCs/>
              </w:rPr>
            </w:pPr>
            <w:r w:rsidRPr="00A87FD3">
              <w:rPr>
                <w:b/>
                <w:bCs/>
              </w:rPr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4111" w:type="dxa"/>
            <w:gridSpan w:val="2"/>
            <w:noWrap/>
          </w:tcPr>
          <w:p w:rsidR="008C3F73" w:rsidRPr="00A87FD3" w:rsidRDefault="008C3F73" w:rsidP="00A87FD3">
            <w:pPr>
              <w:jc w:val="center"/>
              <w:rPr>
                <w:b/>
                <w:bCs/>
              </w:rPr>
            </w:pPr>
            <w:r w:rsidRPr="00A87FD3">
              <w:rPr>
                <w:b/>
                <w:bCs/>
              </w:rPr>
              <w:t>51 0 00 00000</w:t>
            </w:r>
          </w:p>
        </w:tc>
        <w:tc>
          <w:tcPr>
            <w:tcW w:w="1985" w:type="dxa"/>
            <w:noWrap/>
          </w:tcPr>
          <w:p w:rsidR="008C3F73" w:rsidRPr="00A87FD3" w:rsidRDefault="008C3F73" w:rsidP="00A87FD3">
            <w:pPr>
              <w:jc w:val="center"/>
              <w:rPr>
                <w:b/>
                <w:bCs/>
              </w:rPr>
            </w:pPr>
            <w:r w:rsidRPr="00A87FD3">
              <w:rPr>
                <w:b/>
                <w:bCs/>
              </w:rPr>
              <w:t>73867,2</w:t>
            </w:r>
          </w:p>
        </w:tc>
      </w:tr>
      <w:tr w:rsidR="008C3F73" w:rsidRPr="00761FB1" w:rsidTr="00A87FD3">
        <w:trPr>
          <w:trHeight w:val="413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Обеспечение функционирования администрации муниципального образования Выселковский район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51 1 00 00000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48347,5</w:t>
            </w:r>
          </w:p>
        </w:tc>
      </w:tr>
      <w:tr w:rsidR="008C3F73" w:rsidRPr="00761FB1" w:rsidTr="00A87FD3">
        <w:trPr>
          <w:trHeight w:val="280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Расходы на обеспечение функций  органов местного самоуправления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51 1 00 00190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46627,5</w:t>
            </w:r>
          </w:p>
        </w:tc>
      </w:tr>
      <w:tr w:rsidR="008C3F73" w:rsidRPr="00761FB1" w:rsidTr="00A87FD3">
        <w:trPr>
          <w:trHeight w:val="278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51 1 00 00190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45328,5</w:t>
            </w:r>
          </w:p>
        </w:tc>
      </w:tr>
      <w:tr w:rsidR="008C3F73" w:rsidRPr="00761FB1" w:rsidTr="00A87FD3">
        <w:trPr>
          <w:trHeight w:val="424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51 1 00 00190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200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1150,0</w:t>
            </w:r>
          </w:p>
        </w:tc>
      </w:tr>
      <w:tr w:rsidR="008C3F73" w:rsidRPr="00761FB1" w:rsidTr="00A87FD3">
        <w:trPr>
          <w:trHeight w:val="450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</w:tcPr>
          <w:p w:rsidR="008C3F73" w:rsidRPr="00761FB1" w:rsidRDefault="008C3F73" w:rsidP="00A87FD3">
            <w:pPr>
              <w:jc w:val="both"/>
            </w:pPr>
            <w:r w:rsidRPr="00761FB1">
              <w:t>Иные бюджетные ассигнования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51 1 00 00190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800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149,0</w:t>
            </w:r>
          </w:p>
        </w:tc>
      </w:tr>
      <w:tr w:rsidR="008C3F73" w:rsidRPr="00761FB1" w:rsidTr="00A87FD3">
        <w:trPr>
          <w:trHeight w:val="794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</w:tcPr>
          <w:p w:rsidR="008C3F73" w:rsidRPr="00761FB1" w:rsidRDefault="008C3F73" w:rsidP="00A87FD3">
            <w:pPr>
              <w:jc w:val="both"/>
            </w:pPr>
            <w:r w:rsidRPr="00761FB1"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51 1 00 60070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66,0</w:t>
            </w:r>
          </w:p>
        </w:tc>
      </w:tr>
      <w:tr w:rsidR="008C3F73" w:rsidRPr="00761FB1" w:rsidTr="00A87FD3">
        <w:trPr>
          <w:trHeight w:val="974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51 1 00 60070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66,0</w:t>
            </w:r>
          </w:p>
        </w:tc>
      </w:tr>
      <w:tr w:rsidR="008C3F73" w:rsidRPr="00761FB1" w:rsidTr="00A87FD3">
        <w:trPr>
          <w:trHeight w:val="848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51 1 00 60890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1588,0</w:t>
            </w:r>
          </w:p>
        </w:tc>
      </w:tr>
      <w:tr w:rsidR="008C3F73" w:rsidRPr="00761FB1" w:rsidTr="00A87FD3">
        <w:trPr>
          <w:trHeight w:val="833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51 1 00 60890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1427,0</w:t>
            </w:r>
          </w:p>
        </w:tc>
      </w:tr>
      <w:tr w:rsidR="008C3F73" w:rsidRPr="00761FB1" w:rsidTr="00A87FD3">
        <w:trPr>
          <w:trHeight w:val="424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51 1 00 60890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200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161,0</w:t>
            </w:r>
          </w:p>
        </w:tc>
      </w:tr>
      <w:tr w:rsidR="008C3F73" w:rsidRPr="00761FB1" w:rsidTr="00A87FD3">
        <w:trPr>
          <w:trHeight w:val="1282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</w:tcPr>
          <w:p w:rsidR="008C3F73" w:rsidRPr="00761FB1" w:rsidRDefault="008C3F73" w:rsidP="00A87FD3">
            <w:pPr>
              <w:jc w:val="both"/>
            </w:pPr>
            <w:r w:rsidRPr="00761FB1"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51 1 00 62600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66,0</w:t>
            </w:r>
          </w:p>
        </w:tc>
      </w:tr>
      <w:tr w:rsidR="008C3F73" w:rsidRPr="00761FB1" w:rsidTr="00A87FD3">
        <w:trPr>
          <w:trHeight w:val="895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51 1 00 62600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66,0</w:t>
            </w:r>
          </w:p>
        </w:tc>
      </w:tr>
      <w:tr w:rsidR="008C3F73" w:rsidRPr="00761FB1" w:rsidTr="00A87FD3">
        <w:trPr>
          <w:trHeight w:val="420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</w:tcPr>
          <w:p w:rsidR="008C3F73" w:rsidRPr="00761FB1" w:rsidRDefault="008C3F73" w:rsidP="00A87FD3">
            <w:pPr>
              <w:jc w:val="both"/>
            </w:pPr>
            <w:r w:rsidRPr="00761FB1">
              <w:t>Финансовое обеспечение непредвиденных расходов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51 2 00 00000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2000,0</w:t>
            </w:r>
          </w:p>
        </w:tc>
      </w:tr>
      <w:tr w:rsidR="008C3F73" w:rsidRPr="00761FB1" w:rsidTr="00A87FD3">
        <w:trPr>
          <w:trHeight w:val="703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</w:tcPr>
          <w:p w:rsidR="008C3F73" w:rsidRPr="00761FB1" w:rsidRDefault="008C3F73" w:rsidP="00A87FD3">
            <w:pPr>
              <w:jc w:val="both"/>
            </w:pPr>
            <w:r w:rsidRPr="00761FB1">
              <w:t>Резервный фонд администрации муниципального образования Выселковский район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51 2 00 10490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2000,0</w:t>
            </w:r>
          </w:p>
        </w:tc>
      </w:tr>
      <w:tr w:rsidR="008C3F73" w:rsidRPr="00761FB1" w:rsidTr="00A87FD3">
        <w:trPr>
          <w:trHeight w:val="390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</w:tcPr>
          <w:p w:rsidR="008C3F73" w:rsidRPr="00761FB1" w:rsidRDefault="008C3F73" w:rsidP="00A87FD3">
            <w:pPr>
              <w:jc w:val="both"/>
            </w:pPr>
            <w:r w:rsidRPr="00761FB1">
              <w:t>Иные бюджетные ассигнования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51 2 00 10490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800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2000,0</w:t>
            </w:r>
          </w:p>
        </w:tc>
      </w:tr>
      <w:tr w:rsidR="008C3F73" w:rsidRPr="00761FB1" w:rsidTr="00A87FD3">
        <w:trPr>
          <w:trHeight w:val="294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Мероприятия в рамках управления имуществом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51 3 00 00000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430,0</w:t>
            </w:r>
          </w:p>
        </w:tc>
      </w:tr>
      <w:tr w:rsidR="008C3F73" w:rsidRPr="00761FB1" w:rsidTr="00A87FD3">
        <w:trPr>
          <w:trHeight w:val="837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Управление муниципальным имуществом, связанное с оценкой недвижимости, признанием прав и регулирование отношений по муниципальной собственности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51 3 00 10010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430,0</w:t>
            </w:r>
          </w:p>
        </w:tc>
      </w:tr>
      <w:tr w:rsidR="008C3F73" w:rsidRPr="00761FB1" w:rsidTr="00A87FD3">
        <w:trPr>
          <w:trHeight w:val="565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51 3 00 10010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200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430,0</w:t>
            </w:r>
          </w:p>
        </w:tc>
      </w:tr>
      <w:tr w:rsidR="008C3F73" w:rsidRPr="00761FB1" w:rsidTr="00A87FD3">
        <w:trPr>
          <w:trHeight w:val="418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Реализация муниципальных функций связанных с муниципальным управлением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51 4 00 00000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195,0</w:t>
            </w:r>
          </w:p>
        </w:tc>
      </w:tr>
      <w:tr w:rsidR="008C3F73" w:rsidRPr="00761FB1" w:rsidTr="00A87FD3">
        <w:trPr>
          <w:trHeight w:val="425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Прочие обязательства муниципального образования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51 4 00 10020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195,0</w:t>
            </w:r>
          </w:p>
        </w:tc>
      </w:tr>
      <w:tr w:rsidR="008C3F73" w:rsidRPr="00761FB1" w:rsidTr="00A87FD3">
        <w:trPr>
          <w:trHeight w:val="403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51 4 00 10020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200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5,0</w:t>
            </w:r>
          </w:p>
        </w:tc>
      </w:tr>
      <w:tr w:rsidR="008C3F73" w:rsidRPr="00761FB1" w:rsidTr="00A87FD3">
        <w:trPr>
          <w:trHeight w:val="269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Иные бюджетные ассигнования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51 4 00 10020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800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190,0</w:t>
            </w:r>
          </w:p>
        </w:tc>
      </w:tr>
      <w:tr w:rsidR="008C3F73" w:rsidRPr="00761FB1" w:rsidTr="00A87FD3">
        <w:trPr>
          <w:trHeight w:val="415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Обеспечение хозяйственного обслуживания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51 5 00 00000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20932,8</w:t>
            </w:r>
          </w:p>
        </w:tc>
      </w:tr>
      <w:tr w:rsidR="008C3F73" w:rsidRPr="00761FB1" w:rsidTr="00A87FD3">
        <w:trPr>
          <w:trHeight w:val="563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51 5 00 00590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20932,8</w:t>
            </w:r>
          </w:p>
        </w:tc>
      </w:tr>
      <w:tr w:rsidR="008C3F73" w:rsidRPr="00761FB1" w:rsidTr="00A87FD3">
        <w:trPr>
          <w:trHeight w:val="1252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51 5 00 00590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9595,0</w:t>
            </w:r>
          </w:p>
        </w:tc>
      </w:tr>
      <w:tr w:rsidR="008C3F73" w:rsidRPr="00761FB1" w:rsidTr="00A87FD3">
        <w:trPr>
          <w:trHeight w:val="561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51 5 00 00590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200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10837,8</w:t>
            </w:r>
          </w:p>
        </w:tc>
      </w:tr>
      <w:tr w:rsidR="008C3F73" w:rsidRPr="00761FB1" w:rsidTr="00A87FD3">
        <w:trPr>
          <w:trHeight w:val="413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</w:tcPr>
          <w:p w:rsidR="008C3F73" w:rsidRPr="00761FB1" w:rsidRDefault="008C3F73" w:rsidP="00A87FD3">
            <w:pPr>
              <w:jc w:val="both"/>
            </w:pPr>
            <w:r w:rsidRPr="00761FB1">
              <w:t>Иные бюджетные ассигнования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51 5 00 00590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800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500,0</w:t>
            </w:r>
          </w:p>
        </w:tc>
      </w:tr>
      <w:tr w:rsidR="008C3F73" w:rsidRPr="00761FB1" w:rsidTr="00A87FD3">
        <w:trPr>
          <w:trHeight w:val="405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Муниципальный архив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51 6 00 00000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1858,9</w:t>
            </w:r>
          </w:p>
        </w:tc>
      </w:tr>
      <w:tr w:rsidR="008C3F73" w:rsidRPr="00761FB1" w:rsidTr="00A87FD3">
        <w:trPr>
          <w:trHeight w:val="136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51 6 00 00590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1858,9</w:t>
            </w:r>
          </w:p>
        </w:tc>
      </w:tr>
      <w:tr w:rsidR="008C3F73" w:rsidRPr="00761FB1" w:rsidTr="00A87FD3">
        <w:trPr>
          <w:trHeight w:val="420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51 6 00 00590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1535,0</w:t>
            </w:r>
          </w:p>
        </w:tc>
      </w:tr>
      <w:tr w:rsidR="008C3F73" w:rsidRPr="00761FB1" w:rsidTr="00A87FD3">
        <w:trPr>
          <w:trHeight w:val="432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51 6 00 00590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200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308,9</w:t>
            </w:r>
          </w:p>
        </w:tc>
      </w:tr>
      <w:tr w:rsidR="008C3F73" w:rsidRPr="00761FB1" w:rsidTr="00A87FD3">
        <w:trPr>
          <w:trHeight w:val="435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</w:tcPr>
          <w:p w:rsidR="008C3F73" w:rsidRPr="00761FB1" w:rsidRDefault="008C3F73" w:rsidP="00A87FD3">
            <w:pPr>
              <w:jc w:val="both"/>
            </w:pPr>
            <w:r w:rsidRPr="00761FB1">
              <w:t>Иные бюджетные ассигнования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51 6 00 00590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800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15,0</w:t>
            </w:r>
          </w:p>
        </w:tc>
      </w:tr>
      <w:tr w:rsidR="008C3F73" w:rsidRPr="00761FB1" w:rsidTr="00A87FD3">
        <w:trPr>
          <w:trHeight w:val="435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</w:tcPr>
          <w:p w:rsidR="008C3F73" w:rsidRPr="00761FB1" w:rsidRDefault="008C3F73" w:rsidP="00A87FD3">
            <w:pPr>
              <w:jc w:val="both"/>
            </w:pPr>
            <w:r w:rsidRPr="00761FB1">
              <w:t>Осуществление отдельных полномочий Российской Федерации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51 7 00 00000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88,0</w:t>
            </w:r>
          </w:p>
        </w:tc>
      </w:tr>
      <w:tr w:rsidR="008C3F73" w:rsidRPr="00761FB1" w:rsidTr="00A87FD3">
        <w:trPr>
          <w:trHeight w:val="665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</w:tcPr>
          <w:p w:rsidR="008C3F73" w:rsidRPr="00761FB1" w:rsidRDefault="008C3F73" w:rsidP="00A87FD3">
            <w:pPr>
              <w:jc w:val="both"/>
            </w:pPr>
            <w:r w:rsidRPr="00761FB1">
              <w:t>Осуществление отдельных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51 7 00 51200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88,0</w:t>
            </w:r>
          </w:p>
        </w:tc>
      </w:tr>
      <w:tr w:rsidR="008C3F73" w:rsidRPr="00761FB1" w:rsidTr="00A87FD3">
        <w:trPr>
          <w:trHeight w:val="690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51 7 00 51200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200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88,0</w:t>
            </w:r>
          </w:p>
        </w:tc>
      </w:tr>
      <w:tr w:rsidR="008C3F73" w:rsidRPr="00761FB1" w:rsidTr="00A87FD3">
        <w:trPr>
          <w:trHeight w:val="390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</w:tcPr>
          <w:p w:rsidR="008C3F73" w:rsidRPr="00761FB1" w:rsidRDefault="008C3F73" w:rsidP="00A87FD3">
            <w:pPr>
              <w:jc w:val="both"/>
            </w:pPr>
            <w:r w:rsidRPr="00761FB1">
              <w:t>Управление муниципальным долгом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51 8 00 00000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15,0</w:t>
            </w:r>
          </w:p>
        </w:tc>
      </w:tr>
      <w:tr w:rsidR="008C3F73" w:rsidRPr="00761FB1" w:rsidTr="00A87FD3">
        <w:trPr>
          <w:trHeight w:val="593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</w:tcPr>
          <w:p w:rsidR="008C3F73" w:rsidRPr="00761FB1" w:rsidRDefault="008C3F73" w:rsidP="00A87FD3">
            <w:pPr>
              <w:jc w:val="both"/>
            </w:pPr>
            <w:r w:rsidRPr="00761FB1">
              <w:t>Процентные платежи по муниципальному долгу муниципального образования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51 8 00 10130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15,0</w:t>
            </w:r>
          </w:p>
        </w:tc>
      </w:tr>
      <w:tr w:rsidR="008C3F73" w:rsidRPr="00761FB1" w:rsidTr="00A87FD3">
        <w:trPr>
          <w:trHeight w:val="247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Обслуживание государственного (муниципального) долга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51 8 00 10130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700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15,0</w:t>
            </w:r>
          </w:p>
        </w:tc>
      </w:tr>
      <w:tr w:rsidR="008C3F73" w:rsidRPr="00761FB1" w:rsidTr="00A87FD3">
        <w:trPr>
          <w:trHeight w:val="252"/>
        </w:trPr>
        <w:tc>
          <w:tcPr>
            <w:tcW w:w="540" w:type="dxa"/>
            <w:noWrap/>
          </w:tcPr>
          <w:p w:rsidR="008C3F73" w:rsidRPr="00A87FD3" w:rsidRDefault="008C3F73" w:rsidP="00A87FD3">
            <w:pPr>
              <w:jc w:val="center"/>
              <w:rPr>
                <w:b/>
                <w:bCs/>
              </w:rPr>
            </w:pPr>
            <w:r w:rsidRPr="00A87FD3">
              <w:rPr>
                <w:b/>
                <w:bCs/>
              </w:rPr>
              <w:t>1</w:t>
            </w:r>
            <w:r>
              <w:rPr>
                <w:b/>
                <w:bCs/>
                <w:lang w:val="en-US"/>
              </w:rPr>
              <w:t>6</w:t>
            </w:r>
            <w:r w:rsidRPr="00A87FD3">
              <w:rPr>
                <w:b/>
                <w:bCs/>
              </w:rPr>
              <w:t>.</w:t>
            </w:r>
          </w:p>
        </w:tc>
        <w:tc>
          <w:tcPr>
            <w:tcW w:w="7965" w:type="dxa"/>
          </w:tcPr>
          <w:p w:rsidR="008C3F73" w:rsidRPr="00A87FD3" w:rsidRDefault="008C3F73" w:rsidP="00A87FD3">
            <w:pPr>
              <w:jc w:val="both"/>
              <w:rPr>
                <w:b/>
                <w:bCs/>
              </w:rPr>
            </w:pPr>
            <w:r w:rsidRPr="00A87FD3">
              <w:rPr>
                <w:b/>
                <w:bCs/>
              </w:rPr>
              <w:t>Управление муниципальными финансами</w:t>
            </w:r>
          </w:p>
        </w:tc>
        <w:tc>
          <w:tcPr>
            <w:tcW w:w="4111" w:type="dxa"/>
            <w:gridSpan w:val="2"/>
            <w:noWrap/>
          </w:tcPr>
          <w:p w:rsidR="008C3F73" w:rsidRPr="00A87FD3" w:rsidRDefault="008C3F73" w:rsidP="008A1A8B">
            <w:pPr>
              <w:rPr>
                <w:b/>
                <w:bCs/>
              </w:rPr>
            </w:pPr>
            <w:r w:rsidRPr="00A87FD3">
              <w:rPr>
                <w:b/>
                <w:bCs/>
              </w:rPr>
              <w:t xml:space="preserve">         67 0 00 00000</w:t>
            </w:r>
          </w:p>
        </w:tc>
        <w:tc>
          <w:tcPr>
            <w:tcW w:w="1985" w:type="dxa"/>
            <w:noWrap/>
          </w:tcPr>
          <w:p w:rsidR="008C3F73" w:rsidRPr="00A87FD3" w:rsidRDefault="008C3F73" w:rsidP="00A87FD3">
            <w:pPr>
              <w:jc w:val="center"/>
              <w:rPr>
                <w:b/>
                <w:bCs/>
              </w:rPr>
            </w:pPr>
            <w:r w:rsidRPr="00A87FD3">
              <w:rPr>
                <w:b/>
                <w:bCs/>
              </w:rPr>
              <w:t>21812,1</w:t>
            </w:r>
          </w:p>
        </w:tc>
      </w:tr>
      <w:tr w:rsidR="008C3F73" w:rsidRPr="00761FB1" w:rsidTr="00A87FD3">
        <w:trPr>
          <w:trHeight w:val="681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</w:tcPr>
          <w:p w:rsidR="008C3F73" w:rsidRPr="00761FB1" w:rsidRDefault="008C3F73" w:rsidP="00A87FD3">
            <w:pPr>
              <w:jc w:val="both"/>
            </w:pPr>
            <w:r w:rsidRPr="00761FB1">
              <w:t>Обеспечение деятельности финансового управления администрации муниципального образования Выселковский район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67 1 00 00000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14897,0</w:t>
            </w:r>
          </w:p>
        </w:tc>
      </w:tr>
      <w:tr w:rsidR="008C3F73" w:rsidRPr="00761FB1" w:rsidTr="00A87FD3">
        <w:trPr>
          <w:trHeight w:val="549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Расходы на обеспечение функций  органов местного самоуправления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67 1 00 00190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14897,0</w:t>
            </w:r>
          </w:p>
        </w:tc>
      </w:tr>
      <w:tr w:rsidR="008C3F73" w:rsidRPr="00761FB1" w:rsidTr="00A87FD3">
        <w:trPr>
          <w:trHeight w:val="698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67 1 00 00190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12634,0</w:t>
            </w:r>
          </w:p>
        </w:tc>
      </w:tr>
      <w:tr w:rsidR="008C3F73" w:rsidRPr="00761FB1" w:rsidTr="00A87FD3">
        <w:trPr>
          <w:trHeight w:val="317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67 1 00 00190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200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2259,0</w:t>
            </w:r>
          </w:p>
        </w:tc>
      </w:tr>
      <w:tr w:rsidR="008C3F73" w:rsidRPr="00761FB1" w:rsidTr="00A87FD3">
        <w:trPr>
          <w:trHeight w:val="390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</w:tcPr>
          <w:p w:rsidR="008C3F73" w:rsidRPr="00761FB1" w:rsidRDefault="008C3F73" w:rsidP="00A87FD3">
            <w:pPr>
              <w:jc w:val="both"/>
            </w:pPr>
            <w:r w:rsidRPr="00761FB1">
              <w:t>Иные бюджетные ассигнования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67 1 00 00190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800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4,0</w:t>
            </w:r>
          </w:p>
        </w:tc>
      </w:tr>
      <w:tr w:rsidR="008C3F73" w:rsidRPr="00761FB1" w:rsidTr="00A87FD3">
        <w:trPr>
          <w:trHeight w:val="555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</w:tcPr>
          <w:p w:rsidR="008C3F73" w:rsidRPr="00761FB1" w:rsidRDefault="008C3F73" w:rsidP="00A87FD3">
            <w:pPr>
              <w:jc w:val="both"/>
            </w:pPr>
            <w:r w:rsidRPr="00761FB1">
              <w:t>Поддержание устойчивого исполнения местных бюджетов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67 3 00 00000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6915,1</w:t>
            </w:r>
          </w:p>
        </w:tc>
      </w:tr>
      <w:tr w:rsidR="008C3F73" w:rsidRPr="00761FB1" w:rsidTr="00A87FD3">
        <w:trPr>
          <w:trHeight w:val="420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</w:tcPr>
          <w:p w:rsidR="008C3F73" w:rsidRPr="00761FB1" w:rsidRDefault="008C3F73" w:rsidP="00A87FD3">
            <w:pPr>
              <w:jc w:val="both"/>
            </w:pPr>
            <w:r w:rsidRPr="00761FB1">
              <w:t xml:space="preserve">Дотации на выравнивание бюджетной обеспеченности поселений 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67 3 00 S0030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6915,1</w:t>
            </w:r>
          </w:p>
        </w:tc>
      </w:tr>
      <w:tr w:rsidR="008C3F73" w:rsidRPr="00761FB1" w:rsidTr="00A87FD3">
        <w:trPr>
          <w:trHeight w:val="465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</w:tcPr>
          <w:p w:rsidR="008C3F73" w:rsidRPr="00761FB1" w:rsidRDefault="008C3F73" w:rsidP="00A87FD3">
            <w:pPr>
              <w:jc w:val="both"/>
            </w:pPr>
            <w:r w:rsidRPr="00761FB1">
              <w:t xml:space="preserve">Межбюджетные трансферты 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67 3 00 S0030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500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6915,1</w:t>
            </w:r>
          </w:p>
        </w:tc>
      </w:tr>
      <w:tr w:rsidR="008C3F73" w:rsidRPr="00761FB1" w:rsidTr="00A87FD3">
        <w:trPr>
          <w:trHeight w:val="646"/>
        </w:trPr>
        <w:tc>
          <w:tcPr>
            <w:tcW w:w="540" w:type="dxa"/>
            <w:noWrap/>
          </w:tcPr>
          <w:p w:rsidR="008C3F73" w:rsidRPr="00A87FD3" w:rsidRDefault="008C3F73" w:rsidP="00A87FD3">
            <w:pPr>
              <w:jc w:val="center"/>
              <w:rPr>
                <w:b/>
                <w:bCs/>
              </w:rPr>
            </w:pPr>
            <w:r w:rsidRPr="00A87FD3">
              <w:rPr>
                <w:b/>
                <w:bCs/>
              </w:rPr>
              <w:t>1</w:t>
            </w:r>
            <w:r>
              <w:rPr>
                <w:b/>
                <w:bCs/>
                <w:lang w:val="en-US"/>
              </w:rPr>
              <w:t>7</w:t>
            </w:r>
            <w:r w:rsidRPr="00A87FD3">
              <w:rPr>
                <w:b/>
                <w:bCs/>
              </w:rPr>
              <w:t>.</w:t>
            </w:r>
          </w:p>
        </w:tc>
        <w:tc>
          <w:tcPr>
            <w:tcW w:w="7965" w:type="dxa"/>
          </w:tcPr>
          <w:p w:rsidR="008C3F73" w:rsidRPr="00A87FD3" w:rsidRDefault="008C3F73" w:rsidP="00A87FD3">
            <w:pPr>
              <w:jc w:val="both"/>
              <w:rPr>
                <w:b/>
                <w:bCs/>
              </w:rPr>
            </w:pPr>
            <w:r w:rsidRPr="00A87FD3">
              <w:rPr>
                <w:b/>
                <w:bCs/>
              </w:rPr>
              <w:t>Обеспечение деятельности Контрольно-счетной палаты муниципального образования Выселковский район</w:t>
            </w:r>
          </w:p>
        </w:tc>
        <w:tc>
          <w:tcPr>
            <w:tcW w:w="4111" w:type="dxa"/>
            <w:gridSpan w:val="2"/>
            <w:noWrap/>
          </w:tcPr>
          <w:p w:rsidR="008C3F73" w:rsidRPr="00A87FD3" w:rsidRDefault="008C3F73" w:rsidP="00A87FD3">
            <w:pPr>
              <w:jc w:val="center"/>
              <w:rPr>
                <w:b/>
                <w:bCs/>
              </w:rPr>
            </w:pPr>
            <w:r w:rsidRPr="00A87FD3">
              <w:rPr>
                <w:b/>
                <w:bCs/>
              </w:rPr>
              <w:t>68 0 00 00000</w:t>
            </w:r>
          </w:p>
        </w:tc>
        <w:tc>
          <w:tcPr>
            <w:tcW w:w="1985" w:type="dxa"/>
            <w:noWrap/>
          </w:tcPr>
          <w:p w:rsidR="008C3F73" w:rsidRPr="00A87FD3" w:rsidRDefault="008C3F73" w:rsidP="00A87FD3">
            <w:pPr>
              <w:jc w:val="center"/>
              <w:rPr>
                <w:b/>
                <w:bCs/>
              </w:rPr>
            </w:pPr>
            <w:r w:rsidRPr="00A87FD3">
              <w:rPr>
                <w:b/>
                <w:bCs/>
              </w:rPr>
              <w:t>1858,8</w:t>
            </w:r>
          </w:p>
        </w:tc>
      </w:tr>
      <w:tr w:rsidR="008C3F73" w:rsidRPr="00761FB1" w:rsidTr="00A87FD3">
        <w:trPr>
          <w:trHeight w:val="556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</w:tcPr>
          <w:p w:rsidR="008C3F73" w:rsidRPr="00761FB1" w:rsidRDefault="008C3F73" w:rsidP="00A87FD3">
            <w:pPr>
              <w:jc w:val="both"/>
            </w:pPr>
            <w:r w:rsidRPr="00761FB1">
              <w:t>Руководитель Контрольно-счетной палаты муниципального образования Выселковский район и его заместитель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68 1 00 00000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956,0</w:t>
            </w:r>
          </w:p>
        </w:tc>
      </w:tr>
      <w:tr w:rsidR="008C3F73" w:rsidRPr="00761FB1" w:rsidTr="00A87FD3">
        <w:trPr>
          <w:trHeight w:val="421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Расходы на обеспечение функций  органов местного самоуправления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68 1 00 00190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956,0</w:t>
            </w:r>
          </w:p>
        </w:tc>
      </w:tr>
      <w:tr w:rsidR="008C3F73" w:rsidRPr="00761FB1" w:rsidTr="00A87FD3">
        <w:trPr>
          <w:trHeight w:val="982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68 1 00 00190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956,0</w:t>
            </w:r>
          </w:p>
        </w:tc>
      </w:tr>
      <w:tr w:rsidR="008C3F73" w:rsidRPr="00761FB1" w:rsidTr="00A87FD3">
        <w:trPr>
          <w:trHeight w:val="559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Контрольно-счетная палата муниципального образования Выселковский район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68 2 00 00000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902,8</w:t>
            </w:r>
          </w:p>
        </w:tc>
      </w:tr>
      <w:tr w:rsidR="008C3F73" w:rsidRPr="00761FB1" w:rsidTr="00A87FD3">
        <w:trPr>
          <w:trHeight w:val="423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Расходы на обеспечение функций  органов местного самоуправления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68 2 00 00190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537,0</w:t>
            </w:r>
          </w:p>
        </w:tc>
      </w:tr>
      <w:tr w:rsidR="008C3F73" w:rsidRPr="00761FB1" w:rsidTr="00A87FD3">
        <w:trPr>
          <w:trHeight w:val="982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68 2 00 00190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296,5</w:t>
            </w:r>
          </w:p>
        </w:tc>
      </w:tr>
      <w:tr w:rsidR="008C3F73" w:rsidRPr="00761FB1" w:rsidTr="00A87FD3">
        <w:trPr>
          <w:trHeight w:val="446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68 2 00 00190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200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240,0</w:t>
            </w:r>
          </w:p>
        </w:tc>
      </w:tr>
      <w:tr w:rsidR="008C3F73" w:rsidRPr="00761FB1" w:rsidTr="00A87FD3">
        <w:trPr>
          <w:trHeight w:val="405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</w:tcPr>
          <w:p w:rsidR="008C3F73" w:rsidRPr="00761FB1" w:rsidRDefault="008C3F73" w:rsidP="00A87FD3">
            <w:pPr>
              <w:jc w:val="both"/>
            </w:pPr>
            <w:r w:rsidRPr="00761FB1">
              <w:t>Иные бюджетные ассигнования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68 2 00 00190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800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0,5</w:t>
            </w:r>
          </w:p>
        </w:tc>
      </w:tr>
      <w:tr w:rsidR="008C3F73" w:rsidRPr="00761FB1" w:rsidTr="00A87FD3">
        <w:trPr>
          <w:trHeight w:val="459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</w:tcPr>
          <w:p w:rsidR="008C3F73" w:rsidRPr="00761FB1" w:rsidRDefault="008C3F73" w:rsidP="00A87FD3">
            <w:pPr>
              <w:jc w:val="both"/>
            </w:pPr>
            <w:r w:rsidRPr="00761FB1">
              <w:t>Осуществление полномочий сельских поселений по осуществлению внешнего финансового контроля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68 2 00 20010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365,8</w:t>
            </w:r>
          </w:p>
        </w:tc>
      </w:tr>
      <w:tr w:rsidR="008C3F73" w:rsidRPr="00761FB1" w:rsidTr="00A87FD3">
        <w:trPr>
          <w:trHeight w:val="1034"/>
        </w:trPr>
        <w:tc>
          <w:tcPr>
            <w:tcW w:w="540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68 2 00 20010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365,8</w:t>
            </w:r>
          </w:p>
        </w:tc>
      </w:tr>
      <w:tr w:rsidR="008C3F73" w:rsidRPr="00761FB1" w:rsidTr="00A87FD3">
        <w:trPr>
          <w:trHeight w:val="562"/>
        </w:trPr>
        <w:tc>
          <w:tcPr>
            <w:tcW w:w="540" w:type="dxa"/>
            <w:noWrap/>
          </w:tcPr>
          <w:p w:rsidR="008C3F73" w:rsidRPr="00A87FD3" w:rsidRDefault="008C3F73" w:rsidP="00A87FD3">
            <w:pPr>
              <w:jc w:val="center"/>
              <w:rPr>
                <w:b/>
                <w:bCs/>
              </w:rPr>
            </w:pPr>
            <w:r w:rsidRPr="00A87FD3">
              <w:rPr>
                <w:b/>
                <w:bCs/>
              </w:rPr>
              <w:t>1</w:t>
            </w:r>
            <w:r>
              <w:rPr>
                <w:b/>
                <w:bCs/>
                <w:lang w:val="en-US"/>
              </w:rPr>
              <w:t>8</w:t>
            </w:r>
            <w:r w:rsidRPr="00A87FD3">
              <w:rPr>
                <w:b/>
                <w:bCs/>
              </w:rPr>
              <w:t>.</w:t>
            </w:r>
          </w:p>
        </w:tc>
        <w:tc>
          <w:tcPr>
            <w:tcW w:w="7965" w:type="dxa"/>
            <w:noWrap/>
          </w:tcPr>
          <w:p w:rsidR="008C3F73" w:rsidRPr="00A87FD3" w:rsidRDefault="008C3F73" w:rsidP="00A87FD3">
            <w:pPr>
              <w:jc w:val="both"/>
              <w:rPr>
                <w:b/>
                <w:bCs/>
              </w:rPr>
            </w:pPr>
            <w:r w:rsidRPr="00A87FD3">
              <w:rPr>
                <w:b/>
                <w:bCs/>
              </w:rPr>
              <w:t>Другие непрограммные направления деятельности органов местного самоуправления</w:t>
            </w:r>
          </w:p>
        </w:tc>
        <w:tc>
          <w:tcPr>
            <w:tcW w:w="4111" w:type="dxa"/>
            <w:gridSpan w:val="2"/>
            <w:noWrap/>
          </w:tcPr>
          <w:p w:rsidR="008C3F73" w:rsidRPr="00A87FD3" w:rsidRDefault="008C3F73" w:rsidP="00D31C10">
            <w:pPr>
              <w:rPr>
                <w:b/>
                <w:bCs/>
              </w:rPr>
            </w:pPr>
            <w:r w:rsidRPr="00A87FD3">
              <w:rPr>
                <w:b/>
                <w:bCs/>
              </w:rPr>
              <w:t xml:space="preserve">             99 0 00 00000</w:t>
            </w:r>
          </w:p>
        </w:tc>
        <w:tc>
          <w:tcPr>
            <w:tcW w:w="1985" w:type="dxa"/>
            <w:noWrap/>
          </w:tcPr>
          <w:p w:rsidR="008C3F73" w:rsidRPr="00A87FD3" w:rsidRDefault="008C3F73" w:rsidP="00A87FD3">
            <w:pPr>
              <w:jc w:val="center"/>
              <w:rPr>
                <w:b/>
                <w:bCs/>
              </w:rPr>
            </w:pPr>
            <w:r w:rsidRPr="00A87FD3">
              <w:rPr>
                <w:b/>
                <w:bCs/>
              </w:rPr>
              <w:t>145,0</w:t>
            </w:r>
          </w:p>
        </w:tc>
      </w:tr>
      <w:tr w:rsidR="008C3F73" w:rsidRPr="00761FB1" w:rsidTr="00A87FD3">
        <w:trPr>
          <w:trHeight w:val="420"/>
        </w:trPr>
        <w:tc>
          <w:tcPr>
            <w:tcW w:w="540" w:type="dxa"/>
            <w:noWrap/>
          </w:tcPr>
          <w:p w:rsidR="008C3F73" w:rsidRPr="00A87FD3" w:rsidRDefault="008C3F73" w:rsidP="00A87FD3">
            <w:pPr>
              <w:jc w:val="center"/>
              <w:rPr>
                <w:b/>
                <w:bCs/>
              </w:rPr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Непрограммные расходы органов местного самоуправления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99 1 00 00000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145,0</w:t>
            </w:r>
          </w:p>
        </w:tc>
      </w:tr>
      <w:tr w:rsidR="008C3F73" w:rsidRPr="00761FB1" w:rsidTr="00A87FD3">
        <w:trPr>
          <w:trHeight w:val="256"/>
        </w:trPr>
        <w:tc>
          <w:tcPr>
            <w:tcW w:w="540" w:type="dxa"/>
            <w:noWrap/>
          </w:tcPr>
          <w:p w:rsidR="008C3F73" w:rsidRPr="00A87FD3" w:rsidRDefault="008C3F73" w:rsidP="00A87FD3">
            <w:pPr>
              <w:jc w:val="center"/>
              <w:rPr>
                <w:b/>
                <w:bCs/>
              </w:rPr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Мероприятия по обеспечению мобилизационной подготовки экономики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99 1 00 10030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145,0</w:t>
            </w:r>
          </w:p>
        </w:tc>
      </w:tr>
      <w:tr w:rsidR="008C3F73" w:rsidRPr="00761FB1" w:rsidTr="00A87FD3">
        <w:trPr>
          <w:trHeight w:val="544"/>
        </w:trPr>
        <w:tc>
          <w:tcPr>
            <w:tcW w:w="540" w:type="dxa"/>
            <w:noWrap/>
          </w:tcPr>
          <w:p w:rsidR="008C3F73" w:rsidRPr="00A87FD3" w:rsidRDefault="008C3F73" w:rsidP="00A87FD3">
            <w:pPr>
              <w:jc w:val="center"/>
              <w:rPr>
                <w:b/>
                <w:bCs/>
              </w:rPr>
            </w:pPr>
          </w:p>
        </w:tc>
        <w:tc>
          <w:tcPr>
            <w:tcW w:w="7965" w:type="dxa"/>
            <w:noWrap/>
          </w:tcPr>
          <w:p w:rsidR="008C3F73" w:rsidRPr="00761FB1" w:rsidRDefault="008C3F73" w:rsidP="00A87FD3">
            <w:pPr>
              <w:jc w:val="both"/>
            </w:pPr>
            <w:r w:rsidRPr="00761F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99 1 00 10030</w:t>
            </w:r>
          </w:p>
        </w:tc>
        <w:tc>
          <w:tcPr>
            <w:tcW w:w="1559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200</w:t>
            </w:r>
          </w:p>
        </w:tc>
        <w:tc>
          <w:tcPr>
            <w:tcW w:w="1985" w:type="dxa"/>
            <w:noWrap/>
          </w:tcPr>
          <w:p w:rsidR="008C3F73" w:rsidRPr="00761FB1" w:rsidRDefault="008C3F73" w:rsidP="00A87FD3">
            <w:pPr>
              <w:jc w:val="center"/>
            </w:pPr>
            <w:r w:rsidRPr="00761FB1">
              <w:t>145,0</w:t>
            </w:r>
          </w:p>
        </w:tc>
      </w:tr>
    </w:tbl>
    <w:p w:rsidR="008C3F73" w:rsidRDefault="008C3F73" w:rsidP="00CA7C21">
      <w:pPr>
        <w:jc w:val="center"/>
      </w:pPr>
    </w:p>
    <w:p w:rsidR="008C3F73" w:rsidRDefault="008C3F73" w:rsidP="00CA7C21">
      <w:pPr>
        <w:jc w:val="center"/>
      </w:pPr>
    </w:p>
    <w:p w:rsidR="008C3F73" w:rsidRDefault="008C3F73" w:rsidP="00CA7C21">
      <w:pPr>
        <w:jc w:val="center"/>
      </w:pPr>
    </w:p>
    <w:p w:rsidR="008C3F73" w:rsidRPr="00C51231" w:rsidRDefault="008C3F73" w:rsidP="00A17370">
      <w:pPr>
        <w:rPr>
          <w:sz w:val="28"/>
          <w:szCs w:val="28"/>
        </w:rPr>
      </w:pPr>
      <w:r w:rsidRPr="00C51231">
        <w:rPr>
          <w:sz w:val="28"/>
          <w:szCs w:val="28"/>
        </w:rPr>
        <w:t xml:space="preserve">Заместитель главы муниципального </w:t>
      </w:r>
    </w:p>
    <w:p w:rsidR="008C3F73" w:rsidRPr="00C51231" w:rsidRDefault="008C3F73" w:rsidP="00A17370">
      <w:pPr>
        <w:rPr>
          <w:sz w:val="28"/>
          <w:szCs w:val="28"/>
        </w:rPr>
      </w:pPr>
      <w:r w:rsidRPr="00C51231">
        <w:rPr>
          <w:sz w:val="28"/>
          <w:szCs w:val="28"/>
        </w:rPr>
        <w:t xml:space="preserve">образования Выселковский район </w:t>
      </w:r>
    </w:p>
    <w:p w:rsidR="008C3F73" w:rsidRPr="00C51231" w:rsidRDefault="008C3F73" w:rsidP="00A17370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Pr="00C51231">
        <w:rPr>
          <w:sz w:val="28"/>
          <w:szCs w:val="28"/>
        </w:rPr>
        <w:t>ачальник финансового управления</w:t>
      </w:r>
    </w:p>
    <w:p w:rsidR="008C3F73" w:rsidRPr="00C51231" w:rsidRDefault="008C3F73" w:rsidP="00A17370">
      <w:pPr>
        <w:rPr>
          <w:sz w:val="28"/>
          <w:szCs w:val="28"/>
        </w:rPr>
      </w:pPr>
      <w:r w:rsidRPr="00C51231">
        <w:rPr>
          <w:sz w:val="28"/>
          <w:szCs w:val="28"/>
        </w:rPr>
        <w:t>администрации муниципального</w:t>
      </w:r>
    </w:p>
    <w:p w:rsidR="008C3F73" w:rsidRPr="00C51231" w:rsidRDefault="008C3F73" w:rsidP="00A17370">
      <w:pPr>
        <w:rPr>
          <w:sz w:val="28"/>
          <w:szCs w:val="28"/>
        </w:rPr>
      </w:pPr>
      <w:r w:rsidRPr="00C51231">
        <w:rPr>
          <w:sz w:val="28"/>
          <w:szCs w:val="28"/>
        </w:rPr>
        <w:t xml:space="preserve">образования Выселковский район         </w:t>
      </w:r>
      <w:r>
        <w:rPr>
          <w:sz w:val="28"/>
          <w:szCs w:val="28"/>
        </w:rPr>
        <w:t xml:space="preserve">                                                                                                               </w:t>
      </w:r>
      <w:r w:rsidRPr="00C51231">
        <w:rPr>
          <w:sz w:val="28"/>
          <w:szCs w:val="28"/>
        </w:rPr>
        <w:t>И.А.Колесникова</w:t>
      </w:r>
    </w:p>
    <w:p w:rsidR="008C3F73" w:rsidRPr="00A17370" w:rsidRDefault="008C3F73" w:rsidP="00A17370">
      <w:pPr>
        <w:jc w:val="both"/>
      </w:pPr>
    </w:p>
    <w:sectPr w:rsidR="008C3F73" w:rsidRPr="00A17370" w:rsidSect="008420C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20C4"/>
    <w:rsid w:val="00016686"/>
    <w:rsid w:val="00022C0D"/>
    <w:rsid w:val="00061CAB"/>
    <w:rsid w:val="00117858"/>
    <w:rsid w:val="0012284A"/>
    <w:rsid w:val="001547CB"/>
    <w:rsid w:val="00175BE0"/>
    <w:rsid w:val="001A0252"/>
    <w:rsid w:val="00214F3A"/>
    <w:rsid w:val="0022653B"/>
    <w:rsid w:val="00246824"/>
    <w:rsid w:val="00260FED"/>
    <w:rsid w:val="002B13BC"/>
    <w:rsid w:val="002C27A2"/>
    <w:rsid w:val="002C6A48"/>
    <w:rsid w:val="00313D0F"/>
    <w:rsid w:val="00351726"/>
    <w:rsid w:val="003835E7"/>
    <w:rsid w:val="003B24F3"/>
    <w:rsid w:val="004147A4"/>
    <w:rsid w:val="0046096F"/>
    <w:rsid w:val="004A5F2E"/>
    <w:rsid w:val="004C311D"/>
    <w:rsid w:val="005030EB"/>
    <w:rsid w:val="00524076"/>
    <w:rsid w:val="00540D9A"/>
    <w:rsid w:val="005D6061"/>
    <w:rsid w:val="00650626"/>
    <w:rsid w:val="006A2814"/>
    <w:rsid w:val="006B2B77"/>
    <w:rsid w:val="006D60C8"/>
    <w:rsid w:val="00761FB1"/>
    <w:rsid w:val="00781978"/>
    <w:rsid w:val="007A6890"/>
    <w:rsid w:val="008420C4"/>
    <w:rsid w:val="008A1A8B"/>
    <w:rsid w:val="008C3F73"/>
    <w:rsid w:val="008C49B3"/>
    <w:rsid w:val="009D1093"/>
    <w:rsid w:val="009F4009"/>
    <w:rsid w:val="00A14EE7"/>
    <w:rsid w:val="00A17370"/>
    <w:rsid w:val="00A35A61"/>
    <w:rsid w:val="00A65024"/>
    <w:rsid w:val="00A87FD3"/>
    <w:rsid w:val="00AB3564"/>
    <w:rsid w:val="00AB56B1"/>
    <w:rsid w:val="00AB5EDF"/>
    <w:rsid w:val="00B52A78"/>
    <w:rsid w:val="00B55675"/>
    <w:rsid w:val="00B64D80"/>
    <w:rsid w:val="00B65010"/>
    <w:rsid w:val="00B91D7D"/>
    <w:rsid w:val="00B93FC3"/>
    <w:rsid w:val="00BA3DC6"/>
    <w:rsid w:val="00C024D8"/>
    <w:rsid w:val="00C3410E"/>
    <w:rsid w:val="00C4138F"/>
    <w:rsid w:val="00C51231"/>
    <w:rsid w:val="00CA7C21"/>
    <w:rsid w:val="00CC6249"/>
    <w:rsid w:val="00CD273B"/>
    <w:rsid w:val="00CE107A"/>
    <w:rsid w:val="00CF1CE3"/>
    <w:rsid w:val="00D31C10"/>
    <w:rsid w:val="00D431E2"/>
    <w:rsid w:val="00D629C9"/>
    <w:rsid w:val="00DC21A5"/>
    <w:rsid w:val="00E07B36"/>
    <w:rsid w:val="00E21ADF"/>
    <w:rsid w:val="00E6641A"/>
    <w:rsid w:val="00F23D33"/>
    <w:rsid w:val="00F8171F"/>
    <w:rsid w:val="00F956E2"/>
    <w:rsid w:val="00FE17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641A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761FB1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761FB1"/>
    <w:rPr>
      <w:rFonts w:cs="Times New Roman"/>
      <w:color w:val="800080"/>
      <w:u w:val="single"/>
    </w:rPr>
  </w:style>
  <w:style w:type="paragraph" w:customStyle="1" w:styleId="xl65">
    <w:name w:val="xl65"/>
    <w:basedOn w:val="Normal"/>
    <w:uiPriority w:val="99"/>
    <w:rsid w:val="00761FB1"/>
    <w:pPr>
      <w:spacing w:before="100" w:beforeAutospacing="1" w:after="100" w:afterAutospacing="1"/>
    </w:pPr>
  </w:style>
  <w:style w:type="paragraph" w:customStyle="1" w:styleId="xl66">
    <w:name w:val="xl66"/>
    <w:basedOn w:val="Normal"/>
    <w:uiPriority w:val="99"/>
    <w:rsid w:val="00761FB1"/>
    <w:pPr>
      <w:spacing w:before="100" w:beforeAutospacing="1" w:after="100" w:afterAutospacing="1"/>
    </w:pPr>
    <w:rPr>
      <w:sz w:val="28"/>
      <w:szCs w:val="28"/>
    </w:rPr>
  </w:style>
  <w:style w:type="paragraph" w:customStyle="1" w:styleId="xl67">
    <w:name w:val="xl67"/>
    <w:basedOn w:val="Normal"/>
    <w:uiPriority w:val="99"/>
    <w:rsid w:val="00761FB1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68">
    <w:name w:val="xl68"/>
    <w:basedOn w:val="Normal"/>
    <w:uiPriority w:val="99"/>
    <w:rsid w:val="00761FB1"/>
    <w:pP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69">
    <w:name w:val="xl69"/>
    <w:basedOn w:val="Normal"/>
    <w:uiPriority w:val="99"/>
    <w:rsid w:val="00761FB1"/>
    <w:pPr>
      <w:spacing w:before="100" w:beforeAutospacing="1" w:after="100" w:afterAutospacing="1"/>
    </w:pPr>
    <w:rPr>
      <w:sz w:val="28"/>
      <w:szCs w:val="28"/>
    </w:rPr>
  </w:style>
  <w:style w:type="paragraph" w:customStyle="1" w:styleId="xl70">
    <w:name w:val="xl70"/>
    <w:basedOn w:val="Normal"/>
    <w:uiPriority w:val="99"/>
    <w:rsid w:val="00761FB1"/>
    <w:pPr>
      <w:spacing w:before="100" w:beforeAutospacing="1" w:after="100" w:afterAutospacing="1"/>
    </w:pPr>
    <w:rPr>
      <w:sz w:val="28"/>
      <w:szCs w:val="28"/>
    </w:rPr>
  </w:style>
  <w:style w:type="paragraph" w:customStyle="1" w:styleId="xl71">
    <w:name w:val="xl71"/>
    <w:basedOn w:val="Normal"/>
    <w:uiPriority w:val="99"/>
    <w:rsid w:val="00761FB1"/>
    <w:pP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72">
    <w:name w:val="xl72"/>
    <w:basedOn w:val="Normal"/>
    <w:uiPriority w:val="99"/>
    <w:rsid w:val="00761FB1"/>
    <w:pPr>
      <w:spacing w:before="100" w:beforeAutospacing="1" w:after="100" w:afterAutospacing="1"/>
      <w:jc w:val="both"/>
      <w:textAlignment w:val="center"/>
    </w:pPr>
    <w:rPr>
      <w:sz w:val="28"/>
      <w:szCs w:val="28"/>
    </w:rPr>
  </w:style>
  <w:style w:type="paragraph" w:customStyle="1" w:styleId="xl73">
    <w:name w:val="xl73"/>
    <w:basedOn w:val="Normal"/>
    <w:uiPriority w:val="99"/>
    <w:rsid w:val="00761FB1"/>
    <w:pPr>
      <w:spacing w:before="100" w:beforeAutospacing="1" w:after="100" w:afterAutospacing="1"/>
    </w:pPr>
    <w:rPr>
      <w:sz w:val="28"/>
      <w:szCs w:val="28"/>
    </w:rPr>
  </w:style>
  <w:style w:type="paragraph" w:customStyle="1" w:styleId="xl74">
    <w:name w:val="xl74"/>
    <w:basedOn w:val="Normal"/>
    <w:uiPriority w:val="99"/>
    <w:rsid w:val="00761FB1"/>
    <w:pP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75">
    <w:name w:val="xl75"/>
    <w:basedOn w:val="Normal"/>
    <w:uiPriority w:val="99"/>
    <w:rsid w:val="00761FB1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76">
    <w:name w:val="xl76"/>
    <w:basedOn w:val="Normal"/>
    <w:uiPriority w:val="99"/>
    <w:rsid w:val="00761FB1"/>
    <w:pPr>
      <w:spacing w:before="100" w:beforeAutospacing="1" w:after="100" w:afterAutospacing="1"/>
    </w:pPr>
    <w:rPr>
      <w:sz w:val="28"/>
      <w:szCs w:val="28"/>
    </w:rPr>
  </w:style>
  <w:style w:type="paragraph" w:customStyle="1" w:styleId="xl77">
    <w:name w:val="xl77"/>
    <w:basedOn w:val="Normal"/>
    <w:uiPriority w:val="99"/>
    <w:rsid w:val="00761F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Normal"/>
    <w:uiPriority w:val="99"/>
    <w:rsid w:val="00761FB1"/>
    <w:pP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79">
    <w:name w:val="xl79"/>
    <w:basedOn w:val="Normal"/>
    <w:uiPriority w:val="99"/>
    <w:rsid w:val="00761FB1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80">
    <w:name w:val="xl80"/>
    <w:basedOn w:val="Normal"/>
    <w:uiPriority w:val="99"/>
    <w:rsid w:val="00761FB1"/>
    <w:pPr>
      <w:spacing w:before="100" w:beforeAutospacing="1" w:after="100" w:afterAutospacing="1"/>
      <w:jc w:val="both"/>
      <w:textAlignment w:val="center"/>
    </w:pPr>
    <w:rPr>
      <w:b/>
      <w:bCs/>
      <w:sz w:val="28"/>
      <w:szCs w:val="28"/>
    </w:rPr>
  </w:style>
  <w:style w:type="paragraph" w:customStyle="1" w:styleId="xl81">
    <w:name w:val="xl81"/>
    <w:basedOn w:val="Normal"/>
    <w:uiPriority w:val="99"/>
    <w:rsid w:val="00761FB1"/>
    <w:pPr>
      <w:spacing w:before="100" w:beforeAutospacing="1" w:after="100" w:afterAutospacing="1"/>
      <w:jc w:val="both"/>
    </w:pPr>
    <w:rPr>
      <w:b/>
      <w:bCs/>
      <w:sz w:val="28"/>
      <w:szCs w:val="28"/>
    </w:rPr>
  </w:style>
  <w:style w:type="paragraph" w:customStyle="1" w:styleId="xl82">
    <w:name w:val="xl82"/>
    <w:basedOn w:val="Normal"/>
    <w:uiPriority w:val="99"/>
    <w:rsid w:val="00761FB1"/>
    <w:pPr>
      <w:spacing w:before="100" w:beforeAutospacing="1" w:after="100" w:afterAutospacing="1"/>
      <w:jc w:val="both"/>
      <w:textAlignment w:val="top"/>
    </w:pPr>
    <w:rPr>
      <w:b/>
      <w:bCs/>
      <w:sz w:val="28"/>
      <w:szCs w:val="28"/>
    </w:rPr>
  </w:style>
  <w:style w:type="paragraph" w:customStyle="1" w:styleId="xl83">
    <w:name w:val="xl83"/>
    <w:basedOn w:val="Normal"/>
    <w:uiPriority w:val="99"/>
    <w:rsid w:val="00761FB1"/>
    <w:pPr>
      <w:spacing w:before="100" w:beforeAutospacing="1" w:after="100" w:afterAutospacing="1"/>
      <w:jc w:val="right"/>
      <w:textAlignment w:val="center"/>
    </w:pPr>
    <w:rPr>
      <w:sz w:val="28"/>
      <w:szCs w:val="28"/>
    </w:rPr>
  </w:style>
  <w:style w:type="paragraph" w:customStyle="1" w:styleId="xl84">
    <w:name w:val="xl84"/>
    <w:basedOn w:val="Normal"/>
    <w:uiPriority w:val="99"/>
    <w:rsid w:val="00761FB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Normal"/>
    <w:uiPriority w:val="99"/>
    <w:rsid w:val="00761FB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Normal"/>
    <w:uiPriority w:val="99"/>
    <w:rsid w:val="00761F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7">
    <w:name w:val="xl87"/>
    <w:basedOn w:val="Normal"/>
    <w:uiPriority w:val="99"/>
    <w:rsid w:val="00761FB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8">
    <w:name w:val="xl88"/>
    <w:basedOn w:val="Normal"/>
    <w:uiPriority w:val="99"/>
    <w:rsid w:val="00761FB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9">
    <w:name w:val="xl89"/>
    <w:basedOn w:val="Normal"/>
    <w:uiPriority w:val="99"/>
    <w:rsid w:val="00761F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</w:style>
  <w:style w:type="table" w:styleId="TableGrid">
    <w:name w:val="Table Grid"/>
    <w:basedOn w:val="TableNormal"/>
    <w:uiPriority w:val="99"/>
    <w:rsid w:val="00761FB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6923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3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3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42</TotalTime>
  <Pages>26</Pages>
  <Words>6918</Words>
  <Characters>-32766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Данилиди</cp:lastModifiedBy>
  <cp:revision>53</cp:revision>
  <dcterms:created xsi:type="dcterms:W3CDTF">2018-12-20T12:04:00Z</dcterms:created>
  <dcterms:modified xsi:type="dcterms:W3CDTF">2018-12-21T12:49:00Z</dcterms:modified>
</cp:coreProperties>
</file>